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E288D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C48148A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5505D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2E6231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774E6A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5644A0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6001</w:t>
      </w:r>
    </w:p>
    <w:p w14:paraId="23FB714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6001 01, Бульдозер</w:t>
      </w:r>
    </w:p>
    <w:p w14:paraId="293DFC8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0FD2F6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105094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B3DA5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6B9AD2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441EEC8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884B0E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CBD545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3C74A4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6017075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4302E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778ECD8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16314A1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294626C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AF74E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D7B130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2C6269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FE4E28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B2E3EC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1B0306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71010F7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26B7A45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B80CF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234601A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529E8E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162F18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41A7F9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5038975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037CD3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34A1ED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35.4</w:t>
      </w:r>
    </w:p>
    <w:p w14:paraId="1F19E13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301400</w:t>
      </w:r>
    </w:p>
    <w:p w14:paraId="0D55DED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6A49BE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5C63A8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1 · 1 · 0.7 · 35.4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0.529</w:t>
      </w:r>
    </w:p>
    <w:p w14:paraId="5514123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Продолжительность выброса составляет менее 20 мин согласно п.2.1 применяется 20-ти минутное осреднение.</w:t>
      </w:r>
    </w:p>
    <w:p w14:paraId="06FA1A9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 w:rsidRPr="00FC208E">
        <w:rPr>
          <w:b/>
          <w:i/>
          <w:color w:val="000000"/>
          <w:sz w:val="22"/>
        </w:rPr>
        <w:t xml:space="preserve">TT = </w:t>
      </w:r>
      <w:r w:rsidRPr="00FC208E">
        <w:rPr>
          <w:rFonts w:ascii="Arial" w:hAnsi="Arial" w:cs="Arial"/>
          <w:b/>
          <w:color w:val="000000"/>
        </w:rPr>
        <w:t>1</w:t>
      </w:r>
    </w:p>
    <w:p w14:paraId="20F08B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GC · TT · 60 / 1200 = </w:t>
      </w:r>
      <w:r w:rsidRPr="00FC208E">
        <w:rPr>
          <w:b/>
          <w:color w:val="000000"/>
        </w:rPr>
        <w:t xml:space="preserve">0.529 · 1 · 60 / 1200 = </w:t>
      </w:r>
      <w:r w:rsidRPr="00FC208E">
        <w:rPr>
          <w:rFonts w:ascii="Arial" w:hAnsi="Arial" w:cs="Arial"/>
          <w:b/>
          <w:color w:val="000000"/>
        </w:rPr>
        <w:t>0.02645</w:t>
      </w:r>
    </w:p>
    <w:p w14:paraId="07F3759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445AE5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1 · 1 · 0.7 · 301400 · (1-0.8) = </w:t>
      </w:r>
      <w:r w:rsidRPr="00FC208E">
        <w:rPr>
          <w:rFonts w:ascii="Arial" w:hAnsi="Arial" w:cs="Arial"/>
          <w:b/>
          <w:color w:val="000000"/>
        </w:rPr>
        <w:t>9.72</w:t>
      </w:r>
    </w:p>
    <w:p w14:paraId="490D0F6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75ED7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0.02645</w:t>
      </w:r>
    </w:p>
    <w:p w14:paraId="2346696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+ 9.72 = </w:t>
      </w:r>
      <w:r w:rsidRPr="00FC208E">
        <w:rPr>
          <w:rFonts w:ascii="Arial" w:hAnsi="Arial" w:cs="Arial"/>
          <w:b/>
          <w:color w:val="000000"/>
        </w:rPr>
        <w:t>9.72</w:t>
      </w:r>
    </w:p>
    <w:p w14:paraId="107868C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A26C1B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00CDD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9.72 = </w:t>
      </w:r>
      <w:r w:rsidRPr="00FC208E">
        <w:rPr>
          <w:rFonts w:ascii="Arial" w:hAnsi="Arial" w:cs="Arial"/>
          <w:b/>
          <w:color w:val="000000"/>
        </w:rPr>
        <w:t>3.89</w:t>
      </w:r>
    </w:p>
    <w:p w14:paraId="767A21A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0.02645 = </w:t>
      </w:r>
      <w:r w:rsidRPr="00FC208E">
        <w:rPr>
          <w:rFonts w:ascii="Arial" w:hAnsi="Arial" w:cs="Arial"/>
          <w:b/>
          <w:color w:val="000000"/>
        </w:rPr>
        <w:t>0.01058</w:t>
      </w:r>
    </w:p>
    <w:p w14:paraId="4999619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B654122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552D8BD3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F485E" w14:textId="4F5A135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7F033" w14:textId="4DA5BE5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BB42" w14:textId="6A83C42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A9332" w14:textId="5C080C7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77AEEF50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DA775" w14:textId="0D1FD73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E1E0D" w14:textId="1990E65A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BDF3" w14:textId="66E1BE1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0.01058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AFC54" w14:textId="7D468FC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3.89</w:t>
            </w:r>
          </w:p>
        </w:tc>
      </w:tr>
    </w:tbl>
    <w:p w14:paraId="6DE33A8F" w14:textId="1706EF88" w:rsidR="00FC208E" w:rsidRPr="00FC208E" w:rsidRDefault="00FC208E" w:rsidP="00FC208E">
      <w:pPr>
        <w:rPr>
          <w:color w:val="000000"/>
          <w:sz w:val="22"/>
        </w:rPr>
      </w:pPr>
    </w:p>
    <w:p w14:paraId="098310D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D3C9543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6186AA9D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1307B566" w14:textId="77777777" w:rsidR="0084310A" w:rsidRPr="00FC208E" w:rsidRDefault="0084310A" w:rsidP="0084310A">
      <w:pPr>
        <w:rPr>
          <w:rFonts w:ascii="Courier New" w:hAnsi="Courier New" w:cs="Courier New"/>
          <w:color w:val="000000"/>
          <w:sz w:val="22"/>
        </w:rPr>
      </w:pPr>
    </w:p>
    <w:p w14:paraId="4187C8F9" w14:textId="29C6BB5C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85E84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93D2EFA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3E4D011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6CCDCB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E2F30D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0A38D18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2516B5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6002</w:t>
      </w:r>
    </w:p>
    <w:p w14:paraId="3E486FF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6002 01, Экскаватор</w:t>
      </w:r>
    </w:p>
    <w:p w14:paraId="3026489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E64991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4B54E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933F38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C2E44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540A81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FA6BCA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5B65CCC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207CEE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00D8F54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2147D10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41955E3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77E436D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3904EAA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B3C91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618E13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88613A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D21B4A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3B54B08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419856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BC2A3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1FF72E8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13</w:t>
      </w:r>
    </w:p>
    <w:p w14:paraId="2963554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110000</w:t>
      </w:r>
    </w:p>
    <w:p w14:paraId="3C1ADF3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5E02A0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D94B435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A25924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7B4D4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8EEEC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13 · 2 · 0.8 · (1-0.8) / 3600 = </w:t>
      </w:r>
      <w:r w:rsidRPr="00FC208E">
        <w:rPr>
          <w:rFonts w:ascii="Arial" w:hAnsi="Arial" w:cs="Arial"/>
          <w:b/>
          <w:color w:val="000000"/>
        </w:rPr>
        <w:t>0.004345</w:t>
      </w:r>
    </w:p>
    <w:p w14:paraId="5401C0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110000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0.0794</w:t>
      </w:r>
    </w:p>
    <w:p w14:paraId="17AE05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A7F0D2E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2188DACD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DCBF2" w14:textId="1A3EB39B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608E4" w14:textId="727CFF9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BD9D" w14:textId="4065821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9FF03" w14:textId="113BB41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0EF7C25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13A3" w14:textId="51E77E4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761208" w14:textId="38E3B77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EA820" w14:textId="1301417F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0.004345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4D121" w14:textId="323A57A4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0.0794</w:t>
            </w:r>
          </w:p>
        </w:tc>
      </w:tr>
    </w:tbl>
    <w:p w14:paraId="00200243" w14:textId="0340F264" w:rsidR="00FC208E" w:rsidRPr="00FC208E" w:rsidRDefault="00FC208E" w:rsidP="00FC208E">
      <w:pPr>
        <w:rPr>
          <w:color w:val="000000"/>
          <w:sz w:val="22"/>
        </w:rPr>
      </w:pPr>
    </w:p>
    <w:p w14:paraId="5F92F91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F797A01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1A4FCBA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BEA3485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577E8EE7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CBB20D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C4CACC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2053661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09A1A7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6003</w:t>
      </w:r>
    </w:p>
    <w:p w14:paraId="4CF7288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6003 01, Транспортные работы</w:t>
      </w:r>
    </w:p>
    <w:p w14:paraId="0EE67DE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787A4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8760A3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1BFA1A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AA0C5F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DBB83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822E4B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236EBC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30 тонн</w:t>
      </w:r>
    </w:p>
    <w:p w14:paraId="18218A6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2.5</w:t>
      </w:r>
    </w:p>
    <w:p w14:paraId="3669973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10 км/час</w:t>
      </w:r>
    </w:p>
    <w:p w14:paraId="425AE8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1</w:t>
      </w:r>
    </w:p>
    <w:p w14:paraId="31AEB19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78E564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04B321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5</w:t>
      </w:r>
    </w:p>
    <w:p w14:paraId="4B0477C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4636CC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5</w:t>
      </w:r>
    </w:p>
    <w:p w14:paraId="5FED5BC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046952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776B22B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27775B5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67C2FAF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59319A8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23B100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10</w:t>
      </w:r>
    </w:p>
    <w:p w14:paraId="1C0365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10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3.73</w:t>
      </w:r>
    </w:p>
    <w:p w14:paraId="48A9EF9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1.13</w:t>
      </w:r>
    </w:p>
    <w:p w14:paraId="413E0F0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1CB9541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2CBCB6F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60DF464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1A977D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1A408E4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5AF317D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1C340A1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32E6DEC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70928B0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00B0DD3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BFDF6A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B0420B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(2.5 · 1 · 0.1 · 0.7 · 0.01 · 5 · 1 · 1450 / 3600 + 1.45 · 1.13 · 0.7 · 0.002 · 20 · 5) = </w:t>
      </w:r>
      <w:r w:rsidRPr="00FC208E">
        <w:rPr>
          <w:rFonts w:ascii="Arial" w:hAnsi="Arial" w:cs="Arial"/>
          <w:b/>
          <w:color w:val="000000"/>
        </w:rPr>
        <w:t>0.0932</w:t>
      </w:r>
    </w:p>
    <w:p w14:paraId="261BEE3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0.0932 · (365-(60 + 60)) = </w:t>
      </w:r>
      <w:r w:rsidRPr="00FC208E">
        <w:rPr>
          <w:rFonts w:ascii="Arial" w:hAnsi="Arial" w:cs="Arial"/>
          <w:b/>
          <w:color w:val="000000"/>
        </w:rPr>
        <w:t>1.973</w:t>
      </w:r>
    </w:p>
    <w:p w14:paraId="30BB194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3338FE8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59DFD4D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7869" w14:textId="7AF5C5C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0BBF" w14:textId="41B2270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B4951" w14:textId="6A913F5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8ABB3" w14:textId="6137E51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4CBD98C8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4947" w14:textId="209B191C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lastRenderedPageBreak/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3088E" w14:textId="791F0296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BE84E" w14:textId="35B33645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0.0932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BE56E" w14:textId="3735BF9F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1.973</w:t>
            </w:r>
          </w:p>
        </w:tc>
      </w:tr>
    </w:tbl>
    <w:p w14:paraId="6D9FA890" w14:textId="24050656" w:rsidR="00FC208E" w:rsidRPr="00FC208E" w:rsidRDefault="00FC208E" w:rsidP="00FC208E">
      <w:pPr>
        <w:rPr>
          <w:color w:val="000000"/>
          <w:sz w:val="22"/>
        </w:rPr>
      </w:pPr>
    </w:p>
    <w:p w14:paraId="2255F2D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3F459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E1F2ED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63181F2E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D3E50E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56CE9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5DC1D94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0B2699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6004</w:t>
      </w:r>
    </w:p>
    <w:p w14:paraId="72286AB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6004 01, Склад ПСП</w:t>
      </w:r>
    </w:p>
    <w:p w14:paraId="08F7E9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01C0E2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7A8E74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1F5F76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846912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C29B60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19D8B3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5A10143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EF2223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251CB0D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743BD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05F6744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350C04E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B945F33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79DA7EC1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309557A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30494D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D4A65C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86D28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2B5A1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60341A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2D4CAE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27380C1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37920E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7E56DCA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A8CAAE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0830BD6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51EBB4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58E4766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132C9D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4C1C0F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35.4</w:t>
      </w:r>
    </w:p>
    <w:p w14:paraId="4D61C78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301400</w:t>
      </w:r>
    </w:p>
    <w:p w14:paraId="7E726B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690EA4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A87604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35.4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0.0529</w:t>
      </w:r>
    </w:p>
    <w:p w14:paraId="44CED0F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0.1 · 1 · 0.7 · 301400 · (1-0.8) = </w:t>
      </w:r>
      <w:r w:rsidRPr="00FC208E">
        <w:rPr>
          <w:rFonts w:ascii="Arial" w:hAnsi="Arial" w:cs="Arial"/>
          <w:b/>
          <w:color w:val="000000"/>
        </w:rPr>
        <w:t>0.972</w:t>
      </w:r>
    </w:p>
    <w:p w14:paraId="48CE6DE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75E58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0.0529</w:t>
      </w:r>
    </w:p>
    <w:p w14:paraId="6D9068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+ 0.972 = </w:t>
      </w:r>
      <w:r w:rsidRPr="00FC208E">
        <w:rPr>
          <w:rFonts w:ascii="Arial" w:hAnsi="Arial" w:cs="Arial"/>
          <w:b/>
          <w:color w:val="000000"/>
        </w:rPr>
        <w:t>0.972</w:t>
      </w:r>
    </w:p>
    <w:p w14:paraId="186E6D3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B66528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6FE7AE5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A71CBE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7A14D76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EA9AB15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79E3D0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00362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DD5BF3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441F7F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72B1C3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19B9476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1CC23ED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E82E38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3B7B391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5D51B22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50E33FA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0E80E08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557AD1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33000</w:t>
      </w:r>
    </w:p>
    <w:p w14:paraId="6FC68E3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112C720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288CC5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1FD37D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59D34E2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7B23053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4F6B64E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0.2 · 0.002 · 33000 · (1-0.8) = </w:t>
      </w:r>
      <w:r w:rsidRPr="00FC208E">
        <w:rPr>
          <w:rFonts w:ascii="Arial" w:hAnsi="Arial" w:cs="Arial"/>
          <w:b/>
          <w:color w:val="000000"/>
        </w:rPr>
        <w:t>6.12</w:t>
      </w:r>
    </w:p>
    <w:p w14:paraId="2FEF111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0.2 · 0.002 · 33000 · (365-(60 + 60)) · (1-0.8) = </w:t>
      </w:r>
      <w:r w:rsidRPr="00FC208E">
        <w:rPr>
          <w:rFonts w:ascii="Arial" w:hAnsi="Arial" w:cs="Arial"/>
          <w:b/>
          <w:color w:val="000000"/>
        </w:rPr>
        <w:t>77.8</w:t>
      </w:r>
    </w:p>
    <w:p w14:paraId="69A483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0.0529 + 6.12 = </w:t>
      </w:r>
      <w:r w:rsidRPr="00FC208E">
        <w:rPr>
          <w:rFonts w:ascii="Arial" w:hAnsi="Arial" w:cs="Arial"/>
          <w:b/>
          <w:color w:val="000000"/>
        </w:rPr>
        <w:t>6.17</w:t>
      </w:r>
    </w:p>
    <w:p w14:paraId="7DD5D8E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0.972 + 77.8 = </w:t>
      </w:r>
      <w:r w:rsidRPr="00FC208E">
        <w:rPr>
          <w:rFonts w:ascii="Arial" w:hAnsi="Arial" w:cs="Arial"/>
          <w:b/>
          <w:color w:val="000000"/>
        </w:rPr>
        <w:t>78.8</w:t>
      </w:r>
    </w:p>
    <w:p w14:paraId="712268F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0FFB40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33EF27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78.8 = </w:t>
      </w:r>
      <w:r w:rsidRPr="00FC208E">
        <w:rPr>
          <w:rFonts w:ascii="Arial" w:hAnsi="Arial" w:cs="Arial"/>
          <w:b/>
          <w:color w:val="000000"/>
        </w:rPr>
        <w:t>31.5</w:t>
      </w:r>
    </w:p>
    <w:p w14:paraId="1A4B4E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6.17 = </w:t>
      </w:r>
      <w:r w:rsidRPr="00FC208E">
        <w:rPr>
          <w:rFonts w:ascii="Arial" w:hAnsi="Arial" w:cs="Arial"/>
          <w:b/>
          <w:color w:val="000000"/>
        </w:rPr>
        <w:t>2.47</w:t>
      </w:r>
    </w:p>
    <w:p w14:paraId="2D8B46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940BD49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7F839C10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DAF71" w14:textId="77070ABE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066FC" w14:textId="643421D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B785D" w14:textId="3F024670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3EB6" w14:textId="555505A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505BDCF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808D" w14:textId="384F8D0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17F09" w14:textId="5EE350A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33FA0" w14:textId="5199756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2.47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CE8A5" w14:textId="0739B162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31.5</w:t>
            </w:r>
          </w:p>
        </w:tc>
      </w:tr>
    </w:tbl>
    <w:p w14:paraId="6FD0E755" w14:textId="4B56C296" w:rsidR="00FC208E" w:rsidRPr="00FC208E" w:rsidRDefault="00FC208E" w:rsidP="00FC208E">
      <w:pPr>
        <w:rPr>
          <w:color w:val="000000"/>
          <w:sz w:val="22"/>
        </w:rPr>
      </w:pPr>
    </w:p>
    <w:p w14:paraId="478BAE1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22E3569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186F9A0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A79DF60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A95FD11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02BE730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2CBC3C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43879F4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F6645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6005</w:t>
      </w:r>
    </w:p>
    <w:p w14:paraId="3E0A05B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6005 01, Бульдозер</w:t>
      </w:r>
    </w:p>
    <w:p w14:paraId="466EC74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BC240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D8CFF4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E918CA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954115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4D3EA8B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227977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EDB0CA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65DDD5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08C001D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31FE85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78753C3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7CE4AF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0DB904B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B1F91F9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B8AE0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83FBB2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07D33C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F978B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CEE9C0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24447C3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47751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E81940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1260644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68704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61390F1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17E7B1F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79AD83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374D88B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530B7EB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5.15</w:t>
      </w:r>
    </w:p>
    <w:p w14:paraId="57C1063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43840</w:t>
      </w:r>
    </w:p>
    <w:p w14:paraId="398AC7B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707DC7D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00C47F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1 · 1 · 0.7 · 5.15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0.0769</w:t>
      </w:r>
    </w:p>
    <w:p w14:paraId="5301858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Продолжительность выброса составляет менее 20 мин согласно п.2.1 применяется 20-ти минутное осреднение.</w:t>
      </w:r>
    </w:p>
    <w:p w14:paraId="159E39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пересыпки в минутах (не более 20), </w:t>
      </w:r>
      <w:r w:rsidRPr="00FC208E">
        <w:rPr>
          <w:b/>
          <w:i/>
          <w:color w:val="000000"/>
          <w:sz w:val="22"/>
        </w:rPr>
        <w:t xml:space="preserve">TT = </w:t>
      </w:r>
      <w:r w:rsidRPr="00FC208E">
        <w:rPr>
          <w:rFonts w:ascii="Arial" w:hAnsi="Arial" w:cs="Arial"/>
          <w:b/>
          <w:color w:val="000000"/>
        </w:rPr>
        <w:t>1</w:t>
      </w:r>
    </w:p>
    <w:p w14:paraId="3BFB8B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с учетом 20-ти минутного осреднения, г/с,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GC · TT · 60 / 1200 = </w:t>
      </w:r>
      <w:r w:rsidRPr="00FC208E">
        <w:rPr>
          <w:b/>
          <w:color w:val="000000"/>
        </w:rPr>
        <w:t xml:space="preserve">0.0769 · 1 · 60 / 1200 = </w:t>
      </w:r>
      <w:r w:rsidRPr="00FC208E">
        <w:rPr>
          <w:rFonts w:ascii="Arial" w:hAnsi="Arial" w:cs="Arial"/>
          <w:b/>
          <w:color w:val="000000"/>
        </w:rPr>
        <w:t>0.003845</w:t>
      </w:r>
    </w:p>
    <w:p w14:paraId="639929F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1B3797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1 · 1 · 0.7 · 43840 · (1-0.8) = </w:t>
      </w:r>
      <w:r w:rsidRPr="00FC208E">
        <w:rPr>
          <w:rFonts w:ascii="Arial" w:hAnsi="Arial" w:cs="Arial"/>
          <w:b/>
          <w:color w:val="000000"/>
        </w:rPr>
        <w:t>1.414</w:t>
      </w:r>
    </w:p>
    <w:p w14:paraId="6CDBB1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0AFA7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0.003845</w:t>
      </w:r>
    </w:p>
    <w:p w14:paraId="093ECE1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+ 1.414 = </w:t>
      </w:r>
      <w:r w:rsidRPr="00FC208E">
        <w:rPr>
          <w:rFonts w:ascii="Arial" w:hAnsi="Arial" w:cs="Arial"/>
          <w:b/>
          <w:color w:val="000000"/>
        </w:rPr>
        <w:t>1.414</w:t>
      </w:r>
    </w:p>
    <w:p w14:paraId="0FEF206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EBA0D7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ADCDFE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1.414 = </w:t>
      </w:r>
      <w:r w:rsidRPr="00FC208E">
        <w:rPr>
          <w:rFonts w:ascii="Arial" w:hAnsi="Arial" w:cs="Arial"/>
          <w:b/>
          <w:color w:val="000000"/>
        </w:rPr>
        <w:t>0.566</w:t>
      </w:r>
    </w:p>
    <w:p w14:paraId="2A09B59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0.003845 = </w:t>
      </w:r>
      <w:r w:rsidRPr="00FC208E">
        <w:rPr>
          <w:rFonts w:ascii="Arial" w:hAnsi="Arial" w:cs="Arial"/>
          <w:b/>
          <w:color w:val="000000"/>
        </w:rPr>
        <w:t>0.001538</w:t>
      </w:r>
    </w:p>
    <w:p w14:paraId="033BCB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8091607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0CA889F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589A" w14:textId="34E805F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3B382" w14:textId="4438C1A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5877" w14:textId="5069C1A3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0D00F" w14:textId="04367D3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44A3F6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CAE88" w14:textId="7F6EF32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61A8" w14:textId="5E73543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F6A75" w14:textId="0971D603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0.001538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3F13B" w14:textId="6F2BEE6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0.566</w:t>
            </w:r>
          </w:p>
        </w:tc>
      </w:tr>
    </w:tbl>
    <w:p w14:paraId="5A73C0FE" w14:textId="0364EF69" w:rsidR="00FC208E" w:rsidRPr="00FC208E" w:rsidRDefault="00FC208E" w:rsidP="00FC208E">
      <w:pPr>
        <w:rPr>
          <w:color w:val="000000"/>
          <w:sz w:val="22"/>
        </w:rPr>
      </w:pPr>
    </w:p>
    <w:p w14:paraId="5154DF4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A56112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9597B9D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7D114F8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4B6DEB5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05FB53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225F2D6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0111F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6006</w:t>
      </w:r>
    </w:p>
    <w:p w14:paraId="7C5CDC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6006 01, Экскаватор</w:t>
      </w:r>
    </w:p>
    <w:p w14:paraId="3556D43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6FFDA1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56EF72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36AD89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1EFF23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48E4A69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B21A61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6481FB5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65CA0D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3EF794F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69EEBBA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219E51E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68ABCC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43498F7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55A0507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DDDA8C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D6B0CC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529E85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9038F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65B28A1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B6F90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918D97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1.9</w:t>
      </w:r>
    </w:p>
    <w:p w14:paraId="3925FFF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16000</w:t>
      </w:r>
    </w:p>
    <w:p w14:paraId="63CD20A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6E08E6A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BA7489F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ED7F77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B317C4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F53564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1.9 · 2 · 0.8 · (1-0.8) / 3600 = </w:t>
      </w:r>
      <w:r w:rsidRPr="00FC208E">
        <w:rPr>
          <w:rFonts w:ascii="Arial" w:hAnsi="Arial" w:cs="Arial"/>
          <w:b/>
          <w:color w:val="000000"/>
        </w:rPr>
        <w:t>0.000635</w:t>
      </w:r>
    </w:p>
    <w:p w14:paraId="3C95A74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16000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0.01155</w:t>
      </w:r>
    </w:p>
    <w:p w14:paraId="173A32B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9931C76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6FC60FDD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20EAD" w14:textId="1C5B8EF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9D2A6" w14:textId="7F877E8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EEF1" w14:textId="0C0EE09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555B7" w14:textId="31CB7E0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5F87C13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0E3E9" w14:textId="760C9207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43437" w14:textId="5B4B0D1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40244" w14:textId="69419FE4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0.000635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7ADE9" w14:textId="159FCFB0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0.01155</w:t>
            </w:r>
          </w:p>
        </w:tc>
      </w:tr>
    </w:tbl>
    <w:p w14:paraId="52413F79" w14:textId="2EEF4EF5" w:rsidR="00FC208E" w:rsidRPr="00FC208E" w:rsidRDefault="00FC208E" w:rsidP="00FC208E">
      <w:pPr>
        <w:rPr>
          <w:color w:val="000000"/>
          <w:sz w:val="22"/>
        </w:rPr>
      </w:pPr>
    </w:p>
    <w:p w14:paraId="293622C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C2BC87A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5BBFB99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7CADBD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1CD291BA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43A8A1E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Город: 009, Карагандинская область</w:t>
      </w:r>
    </w:p>
    <w:p w14:paraId="510B75C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0B7538E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393DEB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6007</w:t>
      </w:r>
    </w:p>
    <w:p w14:paraId="64FFC45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6007 01, Транспортные работы</w:t>
      </w:r>
    </w:p>
    <w:p w14:paraId="336C9B7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2FE17E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239532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0549EF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FF509D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56ED2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D5ED43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148D834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30 тонн</w:t>
      </w:r>
    </w:p>
    <w:p w14:paraId="681061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2.5</w:t>
      </w:r>
    </w:p>
    <w:p w14:paraId="165E43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10 км/час</w:t>
      </w:r>
    </w:p>
    <w:p w14:paraId="169ECDE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1</w:t>
      </w:r>
    </w:p>
    <w:p w14:paraId="569BCCF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527E2D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0167451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5</w:t>
      </w:r>
    </w:p>
    <w:p w14:paraId="0BCE0C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6FDA09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8</w:t>
      </w:r>
    </w:p>
    <w:p w14:paraId="7413843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79456B1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50B9B81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71DC38C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4BBBDC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0484B9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36A948D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10</w:t>
      </w:r>
    </w:p>
    <w:p w14:paraId="50CD23A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10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3.73</w:t>
      </w:r>
    </w:p>
    <w:p w14:paraId="6FE3CE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1.13</w:t>
      </w:r>
    </w:p>
    <w:p w14:paraId="5391228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62859BD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4E9A492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489972F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1CE7099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23FE131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290CBC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6390E9C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65DF8E6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F796020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023C410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D915BD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88B132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(2.5 · 1 · 0.1 · 0.7 · 0.01 · 8 · 1 · 1450 / 3600 + 1.45 · 1.13 · 0.7 · 0.002 · 20 · 5) = </w:t>
      </w:r>
      <w:r w:rsidRPr="00FC208E">
        <w:rPr>
          <w:rFonts w:ascii="Arial" w:hAnsi="Arial" w:cs="Arial"/>
          <w:b/>
          <w:color w:val="000000"/>
        </w:rPr>
        <w:t>0.094</w:t>
      </w:r>
    </w:p>
    <w:p w14:paraId="54A8C5E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0.094 · (365-(60 + 60)) = </w:t>
      </w:r>
      <w:r w:rsidRPr="00FC208E">
        <w:rPr>
          <w:rFonts w:ascii="Arial" w:hAnsi="Arial" w:cs="Arial"/>
          <w:b/>
          <w:color w:val="000000"/>
        </w:rPr>
        <w:t>1.99</w:t>
      </w:r>
    </w:p>
    <w:p w14:paraId="7E00E9C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20999C4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38663EF0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6ACE4" w14:textId="45895E4B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37B20" w14:textId="41F34CA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73B5D" w14:textId="2DD12BC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D363C" w14:textId="4C88CA6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2A1958B5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3A08" w14:textId="296CD47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F28DD" w14:textId="4F1EF83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F659A" w14:textId="72248DBF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98B14" w14:textId="7F5ED4B0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1.99</w:t>
            </w:r>
          </w:p>
        </w:tc>
      </w:tr>
    </w:tbl>
    <w:p w14:paraId="2DB4D370" w14:textId="74127153" w:rsidR="00FC208E" w:rsidRPr="00FC208E" w:rsidRDefault="00FC208E" w:rsidP="00FC208E">
      <w:pPr>
        <w:rPr>
          <w:color w:val="000000"/>
          <w:sz w:val="22"/>
        </w:rPr>
      </w:pPr>
    </w:p>
    <w:p w14:paraId="6531BDC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8FFFEC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7952B8E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D5034EC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9A699A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352B1F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196BC2F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EF8227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6008</w:t>
      </w:r>
    </w:p>
    <w:p w14:paraId="24F004B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6008 01, Склад ПСП</w:t>
      </w:r>
    </w:p>
    <w:p w14:paraId="1AA6A81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A76ABF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D98ADF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F66E1C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DACDCD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240B4DA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E005C4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F6E59D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E82123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18317F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EB0BB8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5424C3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7B5CB0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ABC328B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EB27CA3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1AE0A7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F9FF44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100099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FB124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7BE95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2DE1F66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1E3C88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1B925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14768C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7829F56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A14DF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33978CC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3108E7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29823D0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5AC9479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2733E66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5.15</w:t>
      </w:r>
    </w:p>
    <w:p w14:paraId="3BFFDCB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43840</w:t>
      </w:r>
    </w:p>
    <w:p w14:paraId="4083DEE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4F3931C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FBBC35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5.15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0.00769</w:t>
      </w:r>
    </w:p>
    <w:p w14:paraId="798D5C7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0.1 · 1 · 0.7 · 43840 · (1-0.8) = </w:t>
      </w:r>
      <w:r w:rsidRPr="00FC208E">
        <w:rPr>
          <w:rFonts w:ascii="Arial" w:hAnsi="Arial" w:cs="Arial"/>
          <w:b/>
          <w:color w:val="000000"/>
        </w:rPr>
        <w:t>0.1414</w:t>
      </w:r>
    </w:p>
    <w:p w14:paraId="7423D2C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FB930E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0.00769</w:t>
      </w:r>
    </w:p>
    <w:p w14:paraId="5A01D9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+ 0.1414 = </w:t>
      </w:r>
      <w:r w:rsidRPr="00FC208E">
        <w:rPr>
          <w:rFonts w:ascii="Arial" w:hAnsi="Arial" w:cs="Arial"/>
          <w:b/>
          <w:color w:val="000000"/>
        </w:rPr>
        <w:t>0.1414</w:t>
      </w:r>
    </w:p>
    <w:p w14:paraId="4F68698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315666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6175822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2DED4F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BA1CE8B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85A38D7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9AC63F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55ADC2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0D9802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703075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361B357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41D2D10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E9A380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374DF26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6DD7E35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82D85E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D950D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41FF11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779B7FF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5000</w:t>
      </w:r>
    </w:p>
    <w:p w14:paraId="0EC6714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1949F14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13BCEB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1E0092D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2551CDF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452F78F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05E767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0.2 · 0.002 · 5000 · (1-0.8) = </w:t>
      </w:r>
      <w:r w:rsidRPr="00FC208E">
        <w:rPr>
          <w:rFonts w:ascii="Arial" w:hAnsi="Arial" w:cs="Arial"/>
          <w:b/>
          <w:color w:val="000000"/>
        </w:rPr>
        <w:t>0.928</w:t>
      </w:r>
    </w:p>
    <w:p w14:paraId="12E45A1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0.2 · 0.002 · 5000 · (365-(60 + 60)) · (1-0.8) = </w:t>
      </w:r>
      <w:r w:rsidRPr="00FC208E">
        <w:rPr>
          <w:rFonts w:ascii="Arial" w:hAnsi="Arial" w:cs="Arial"/>
          <w:b/>
          <w:color w:val="000000"/>
        </w:rPr>
        <w:t>11.79</w:t>
      </w:r>
    </w:p>
    <w:p w14:paraId="38DA70F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0.00769 + 0.928 = </w:t>
      </w:r>
      <w:r w:rsidRPr="00FC208E">
        <w:rPr>
          <w:rFonts w:ascii="Arial" w:hAnsi="Arial" w:cs="Arial"/>
          <w:b/>
          <w:color w:val="000000"/>
        </w:rPr>
        <w:t>0.936</w:t>
      </w:r>
    </w:p>
    <w:p w14:paraId="7469A9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0.1414 + 11.79 = </w:t>
      </w:r>
      <w:r w:rsidRPr="00FC208E">
        <w:rPr>
          <w:rFonts w:ascii="Arial" w:hAnsi="Arial" w:cs="Arial"/>
          <w:b/>
          <w:color w:val="000000"/>
        </w:rPr>
        <w:t>11.93</w:t>
      </w:r>
    </w:p>
    <w:p w14:paraId="025A83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20C74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89B855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11.93 = </w:t>
      </w:r>
      <w:r w:rsidRPr="00FC208E">
        <w:rPr>
          <w:rFonts w:ascii="Arial" w:hAnsi="Arial" w:cs="Arial"/>
          <w:b/>
          <w:color w:val="000000"/>
        </w:rPr>
        <w:t>4.77</w:t>
      </w:r>
    </w:p>
    <w:p w14:paraId="7C5472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0.936 = </w:t>
      </w:r>
      <w:r w:rsidRPr="00FC208E">
        <w:rPr>
          <w:rFonts w:ascii="Arial" w:hAnsi="Arial" w:cs="Arial"/>
          <w:b/>
          <w:color w:val="000000"/>
        </w:rPr>
        <w:t>0.3744</w:t>
      </w:r>
    </w:p>
    <w:p w14:paraId="10BF653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3F6FC5D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36EE0EFF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E9E8C" w14:textId="65C21BA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42CB" w14:textId="62ACFA9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028BB" w14:textId="2117446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769B" w14:textId="14A82EC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E612427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C4A444" w14:textId="0FB4A1F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E89CA" w14:textId="1FB66A9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8CFFD" w14:textId="3424890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0.3744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0134D" w14:textId="78A9F81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4.77</w:t>
            </w:r>
          </w:p>
        </w:tc>
      </w:tr>
    </w:tbl>
    <w:p w14:paraId="02927411" w14:textId="2BA01BD8" w:rsidR="00FC208E" w:rsidRPr="00FC208E" w:rsidRDefault="00FC208E" w:rsidP="00FC208E">
      <w:pPr>
        <w:rPr>
          <w:color w:val="000000"/>
          <w:sz w:val="22"/>
        </w:rPr>
      </w:pPr>
    </w:p>
    <w:p w14:paraId="13F7F55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612B6E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1E00D4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7E754E5D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0A1A4D2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3F74A7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2FA8A82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D874D8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6009</w:t>
      </w:r>
    </w:p>
    <w:p w14:paraId="668CD9C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6009 02, Бульдозер</w:t>
      </w:r>
    </w:p>
    <w:p w14:paraId="2E6E688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6B3153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1ED2FF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33D277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258029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B2A51D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585D71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ED294F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EEC530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08DC62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3FF906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3EDC6E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3871893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23527E0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FC208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6CE840DE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DA98AA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4A9193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40D37A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12AD9A9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28C38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7806FF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667944B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51CA60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61FA091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969F3D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2084728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671423A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1054AC0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5F89F7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317766A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3.2</w:t>
      </w:r>
    </w:p>
    <w:p w14:paraId="7755B3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27400</w:t>
      </w:r>
    </w:p>
    <w:p w14:paraId="06389E1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7976C32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32CF19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1 · 1 · 0.7 · 3.2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0.0478</w:t>
      </w:r>
    </w:p>
    <w:p w14:paraId="0FD9CA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1 · 1 · 0.7 · 27400 · (1-0.8) = </w:t>
      </w:r>
      <w:r w:rsidRPr="00FC208E">
        <w:rPr>
          <w:rFonts w:ascii="Arial" w:hAnsi="Arial" w:cs="Arial"/>
          <w:b/>
          <w:color w:val="000000"/>
        </w:rPr>
        <w:t>0.884</w:t>
      </w:r>
    </w:p>
    <w:p w14:paraId="7EBEE01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600401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0.0478</w:t>
      </w:r>
    </w:p>
    <w:p w14:paraId="171E9D9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+ 0.884 = </w:t>
      </w:r>
      <w:r w:rsidRPr="00FC208E">
        <w:rPr>
          <w:rFonts w:ascii="Arial" w:hAnsi="Arial" w:cs="Arial"/>
          <w:b/>
          <w:color w:val="000000"/>
        </w:rPr>
        <w:t>0.884</w:t>
      </w:r>
    </w:p>
    <w:p w14:paraId="17738D6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99783F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B5362D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0.884 = </w:t>
      </w:r>
      <w:r w:rsidRPr="00FC208E">
        <w:rPr>
          <w:rFonts w:ascii="Arial" w:hAnsi="Arial" w:cs="Arial"/>
          <w:b/>
          <w:color w:val="000000"/>
        </w:rPr>
        <w:t>0.3536</w:t>
      </w:r>
    </w:p>
    <w:p w14:paraId="00FC3A1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0.0478 = </w:t>
      </w:r>
      <w:r w:rsidRPr="00FC208E">
        <w:rPr>
          <w:rFonts w:ascii="Arial" w:hAnsi="Arial" w:cs="Arial"/>
          <w:b/>
          <w:color w:val="000000"/>
        </w:rPr>
        <w:t>0.01912</w:t>
      </w:r>
    </w:p>
    <w:p w14:paraId="485E6F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D5B3965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33F2D437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1722" w14:textId="05C3FFB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E6459" w14:textId="4B36407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C5A83" w14:textId="7B53CA0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92591" w14:textId="587B571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262861D7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334B3" w14:textId="763E368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9A7DE" w14:textId="4BBE55B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89DEC5" w14:textId="5FEC5A8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0.01912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3ED6E" w14:textId="0959B43A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0.3536</w:t>
            </w:r>
          </w:p>
        </w:tc>
      </w:tr>
    </w:tbl>
    <w:p w14:paraId="38590702" w14:textId="5163DDFA" w:rsidR="00FC208E" w:rsidRPr="00FC208E" w:rsidRDefault="00FC208E" w:rsidP="00FC208E">
      <w:pPr>
        <w:rPr>
          <w:color w:val="000000"/>
          <w:sz w:val="22"/>
        </w:rPr>
      </w:pPr>
    </w:p>
    <w:p w14:paraId="6C73206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F3C89A3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42FAB6EE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25A4825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354544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37984EC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D257F1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6010</w:t>
      </w:r>
    </w:p>
    <w:p w14:paraId="64DF5D2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6010 02, Экскаватор</w:t>
      </w:r>
    </w:p>
    <w:p w14:paraId="41AC7EE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AEAA1F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BAAD5A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AE0E5C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58D9ED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242FF02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4FD31D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237BF2E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469BEC8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7875C01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594F98E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2F3374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5A190A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27142D1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7E373F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544C021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FC3C9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7FAB43A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2868E98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16FA0AD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4831DF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501FC16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1.17</w:t>
      </w:r>
    </w:p>
    <w:p w14:paraId="611079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10000</w:t>
      </w:r>
    </w:p>
    <w:p w14:paraId="6CE17FD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56DCAFE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C306CB3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D73D14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B83C80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EAE0B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1.17 · 2 · 0.8 · (1-0.8) / 3600 = </w:t>
      </w:r>
      <w:r w:rsidRPr="00FC208E">
        <w:rPr>
          <w:rFonts w:ascii="Arial" w:hAnsi="Arial" w:cs="Arial"/>
          <w:b/>
          <w:color w:val="000000"/>
        </w:rPr>
        <w:t>0.000391</w:t>
      </w:r>
    </w:p>
    <w:p w14:paraId="36DA2DC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10000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0.00722</w:t>
      </w:r>
    </w:p>
    <w:p w14:paraId="7CFE69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EF8175D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018FB8E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BC32E" w14:textId="1977599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B76AD" w14:textId="12B3E77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C92E" w14:textId="1AC4A21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6A6C8" w14:textId="048C2E7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79A1CBDC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D44F" w14:textId="4F16B00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FC3E7" w14:textId="346B0495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B294A" w14:textId="089BA964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0.000391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BFAD0" w14:textId="56BE0BF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0.00722</w:t>
            </w:r>
          </w:p>
        </w:tc>
      </w:tr>
    </w:tbl>
    <w:p w14:paraId="7F478F8A" w14:textId="53DDC3C4" w:rsidR="00FC208E" w:rsidRPr="00FC208E" w:rsidRDefault="00FC208E" w:rsidP="00FC208E">
      <w:pPr>
        <w:rPr>
          <w:color w:val="000000"/>
          <w:sz w:val="22"/>
        </w:rPr>
      </w:pPr>
    </w:p>
    <w:p w14:paraId="2E7EE77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411CB4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0B8942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194EC5C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636977F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A0FB4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61D2411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0515CD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6011</w:t>
      </w:r>
    </w:p>
    <w:p w14:paraId="468042F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6011 01, Транспортные работы</w:t>
      </w:r>
    </w:p>
    <w:p w14:paraId="53F966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053D7A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589ABB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D9E8AA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D34A77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6C74B7D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89DAD9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6C44FAA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30 тонн</w:t>
      </w:r>
    </w:p>
    <w:p w14:paraId="0134B3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2.5</w:t>
      </w:r>
    </w:p>
    <w:p w14:paraId="50CB738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10 км/час</w:t>
      </w:r>
    </w:p>
    <w:p w14:paraId="69BB714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1</w:t>
      </w:r>
    </w:p>
    <w:p w14:paraId="0B5CDFD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229F85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7CE05D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5</w:t>
      </w:r>
    </w:p>
    <w:p w14:paraId="10781DB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524BE09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8</w:t>
      </w:r>
    </w:p>
    <w:p w14:paraId="5D5BC0B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1D1B19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3534C0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1997538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50F3A2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6D58175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77C683B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10</w:t>
      </w:r>
    </w:p>
    <w:p w14:paraId="7E0AB4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10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3.73</w:t>
      </w:r>
    </w:p>
    <w:p w14:paraId="1FF80DC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1.13</w:t>
      </w:r>
    </w:p>
    <w:p w14:paraId="4269C96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574EC93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0E4D190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6860E27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3CEA832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6689176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48C7BC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2BD3275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1D9E59F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1427981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0DFA859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8187E2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C80C2E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(2.5 · 1 · 0.1 · 0.7 · 0.01 · 8 · 1 · 1450 / 3600 + 1.45 · 1.13 · 0.7 · 0.002 · 20 · 5) = </w:t>
      </w:r>
      <w:r w:rsidRPr="00FC208E">
        <w:rPr>
          <w:rFonts w:ascii="Arial" w:hAnsi="Arial" w:cs="Arial"/>
          <w:b/>
          <w:color w:val="000000"/>
        </w:rPr>
        <w:t>0.094</w:t>
      </w:r>
    </w:p>
    <w:p w14:paraId="6FF0960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0.094 · (365-(60 + 60)) = </w:t>
      </w:r>
      <w:r w:rsidRPr="00FC208E">
        <w:rPr>
          <w:rFonts w:ascii="Arial" w:hAnsi="Arial" w:cs="Arial"/>
          <w:b/>
          <w:color w:val="000000"/>
        </w:rPr>
        <w:t>1.99</w:t>
      </w:r>
    </w:p>
    <w:p w14:paraId="73955D3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9FDFB8B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72306591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0E571" w14:textId="45B56A9B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EE55C" w14:textId="5BC78AC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1D4EF" w14:textId="11231523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BED9" w14:textId="09EE9F5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F64AD0D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68C37" w14:textId="144FAE2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DD10E" w14:textId="4FD9FF1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E3F9" w14:textId="791CE4A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B91CA" w14:textId="647CFB2A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1.99</w:t>
            </w:r>
          </w:p>
        </w:tc>
      </w:tr>
    </w:tbl>
    <w:p w14:paraId="7DAC2984" w14:textId="29BC5718" w:rsidR="00FC208E" w:rsidRPr="00FC208E" w:rsidRDefault="00FC208E" w:rsidP="00FC208E">
      <w:pPr>
        <w:rPr>
          <w:color w:val="000000"/>
          <w:sz w:val="22"/>
        </w:rPr>
      </w:pPr>
    </w:p>
    <w:p w14:paraId="4915F03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070A069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72002E8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7CBFC75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19341A79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10ED33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925BB1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6AF3B3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682057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6012</w:t>
      </w:r>
    </w:p>
    <w:p w14:paraId="646FE3F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6012 01, Склад ПСП</w:t>
      </w:r>
    </w:p>
    <w:p w14:paraId="2250BF1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8B14DC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824150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5B37B7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6FDF5E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3E450C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642CD9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BDB970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7EBC17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1B84249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A51C1A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5EE27E8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7DE7CE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4A35A74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78F11BE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70D8C2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7624B6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Степень открытости: с 4-х сторон</w:t>
      </w:r>
    </w:p>
    <w:p w14:paraId="2491A9D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66EA21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505CAD0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75393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208A241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47B0E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319E3A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0AD3BDE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29C7908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4EF5EF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7AFB1E4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7BF7748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6E28926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44F1CF4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3.22</w:t>
      </w:r>
    </w:p>
    <w:p w14:paraId="57AADD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27400</w:t>
      </w:r>
    </w:p>
    <w:p w14:paraId="434F3BB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56E1ABE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7F3F32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3.22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0.00481</w:t>
      </w:r>
    </w:p>
    <w:p w14:paraId="22D20D2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0.1 · 1 · 0.7 · 27400 · (1-0.8) = </w:t>
      </w:r>
      <w:r w:rsidRPr="00FC208E">
        <w:rPr>
          <w:rFonts w:ascii="Arial" w:hAnsi="Arial" w:cs="Arial"/>
          <w:b/>
          <w:color w:val="000000"/>
        </w:rPr>
        <w:t>0.0884</w:t>
      </w:r>
    </w:p>
    <w:p w14:paraId="5BC7CCD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FB0930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0.00481</w:t>
      </w:r>
    </w:p>
    <w:p w14:paraId="63D8A1D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+ 0.0884 = </w:t>
      </w:r>
      <w:r w:rsidRPr="00FC208E">
        <w:rPr>
          <w:rFonts w:ascii="Arial" w:hAnsi="Arial" w:cs="Arial"/>
          <w:b/>
          <w:color w:val="000000"/>
        </w:rPr>
        <w:t>0.0884</w:t>
      </w:r>
    </w:p>
    <w:p w14:paraId="49C5D3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1445C1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379AFBA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FC194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48EE091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4174D1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50B27C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482588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4FD11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A2D62F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D2C70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4A0F28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6E4A155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8F48C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1004EEB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56AE95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6B426C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652C791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1C855ED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3000</w:t>
      </w:r>
    </w:p>
    <w:p w14:paraId="344B42F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4026EA2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1534475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3040D17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7B5E834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7A1E787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3C69B5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0.2 · 0.002 · 3000 · (1-0.8) = </w:t>
      </w:r>
      <w:r w:rsidRPr="00FC208E">
        <w:rPr>
          <w:rFonts w:ascii="Arial" w:hAnsi="Arial" w:cs="Arial"/>
          <w:b/>
          <w:color w:val="000000"/>
        </w:rPr>
        <w:t>0.557</w:t>
      </w:r>
    </w:p>
    <w:p w14:paraId="2F7BB52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0.2 · 0.002 · 3000 · (365-(60 + 60)) · (1-0.8) = </w:t>
      </w:r>
      <w:r w:rsidRPr="00FC208E">
        <w:rPr>
          <w:rFonts w:ascii="Arial" w:hAnsi="Arial" w:cs="Arial"/>
          <w:b/>
          <w:color w:val="000000"/>
        </w:rPr>
        <w:t>7.07</w:t>
      </w:r>
    </w:p>
    <w:p w14:paraId="7F892CE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0.00481 + 0.557 = </w:t>
      </w:r>
      <w:r w:rsidRPr="00FC208E">
        <w:rPr>
          <w:rFonts w:ascii="Arial" w:hAnsi="Arial" w:cs="Arial"/>
          <w:b/>
          <w:color w:val="000000"/>
        </w:rPr>
        <w:t>0.562</w:t>
      </w:r>
    </w:p>
    <w:p w14:paraId="59793D7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0.0884 + 7.07 = </w:t>
      </w:r>
      <w:r w:rsidRPr="00FC208E">
        <w:rPr>
          <w:rFonts w:ascii="Arial" w:hAnsi="Arial" w:cs="Arial"/>
          <w:b/>
          <w:color w:val="000000"/>
        </w:rPr>
        <w:t>7.16</w:t>
      </w:r>
    </w:p>
    <w:p w14:paraId="24553B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91DE87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3B474E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7.16 = </w:t>
      </w:r>
      <w:r w:rsidRPr="00FC208E">
        <w:rPr>
          <w:rFonts w:ascii="Arial" w:hAnsi="Arial" w:cs="Arial"/>
          <w:b/>
          <w:color w:val="000000"/>
        </w:rPr>
        <w:t>2.864</w:t>
      </w:r>
    </w:p>
    <w:p w14:paraId="158C22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0.562 = </w:t>
      </w:r>
      <w:r w:rsidRPr="00FC208E">
        <w:rPr>
          <w:rFonts w:ascii="Arial" w:hAnsi="Arial" w:cs="Arial"/>
          <w:b/>
          <w:color w:val="000000"/>
        </w:rPr>
        <w:t>0.225</w:t>
      </w:r>
    </w:p>
    <w:p w14:paraId="02A81A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0144D84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6950C252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D5639" w14:textId="5A3BC3D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88C5" w14:textId="41D4F93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D306" w14:textId="2269218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43E8F" w14:textId="3637DF2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675C514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66B71" w14:textId="4F168587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4A8A3" w14:textId="2E0D7026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66635" w14:textId="54942F0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0.225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BD5CD" w14:textId="53DE1057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2.864</w:t>
            </w:r>
          </w:p>
        </w:tc>
      </w:tr>
    </w:tbl>
    <w:p w14:paraId="39660F95" w14:textId="0925B4CC" w:rsidR="00FC208E" w:rsidRPr="00FC208E" w:rsidRDefault="00FC208E" w:rsidP="00FC208E">
      <w:pPr>
        <w:rPr>
          <w:color w:val="000000"/>
          <w:sz w:val="22"/>
        </w:rPr>
      </w:pPr>
    </w:p>
    <w:p w14:paraId="726E707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5B781F0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54867261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31E73004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B38237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B0C37E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379F6CD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2BAA0E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6013</w:t>
      </w:r>
    </w:p>
    <w:p w14:paraId="2094940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6013 01, Бульдозер</w:t>
      </w:r>
    </w:p>
    <w:p w14:paraId="1C89717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88E310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ED5AF4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23F045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9A039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D2C35A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F5565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AD9908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F9B9DB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379935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BAACE9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08DA9C1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198B372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6ED8EBD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042A39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8CC1A9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5773E6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35B82A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C7B0F6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551C34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738DB88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7BD1009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2EBCC4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0558C2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384E876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2226EF5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0F41990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5B5897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611A6C3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2BC3E8A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26.4</w:t>
      </w:r>
    </w:p>
    <w:p w14:paraId="7579A8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224680</w:t>
      </w:r>
    </w:p>
    <w:p w14:paraId="35EABA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1D6F2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2C81106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1 · 1 · 0.7 · 26.4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0.394</w:t>
      </w:r>
    </w:p>
    <w:p w14:paraId="7F42314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1 · 1 · 0.7 · 224680 · (1-0.8) = </w:t>
      </w:r>
      <w:r w:rsidRPr="00FC208E">
        <w:rPr>
          <w:rFonts w:ascii="Arial" w:hAnsi="Arial" w:cs="Arial"/>
          <w:b/>
          <w:color w:val="000000"/>
        </w:rPr>
        <w:t>7.25</w:t>
      </w:r>
    </w:p>
    <w:p w14:paraId="36557EE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543CA8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0.394</w:t>
      </w:r>
    </w:p>
    <w:p w14:paraId="0D28E09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+ 7.25 = </w:t>
      </w:r>
      <w:r w:rsidRPr="00FC208E">
        <w:rPr>
          <w:rFonts w:ascii="Arial" w:hAnsi="Arial" w:cs="Arial"/>
          <w:b/>
          <w:color w:val="000000"/>
        </w:rPr>
        <w:t>7.25</w:t>
      </w:r>
    </w:p>
    <w:p w14:paraId="5463DAA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7E50A6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B123E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7.25 = </w:t>
      </w:r>
      <w:r w:rsidRPr="00FC208E">
        <w:rPr>
          <w:rFonts w:ascii="Arial" w:hAnsi="Arial" w:cs="Arial"/>
          <w:b/>
          <w:color w:val="000000"/>
        </w:rPr>
        <w:t>2.9</w:t>
      </w:r>
    </w:p>
    <w:p w14:paraId="50AF93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0.394 = </w:t>
      </w:r>
      <w:r w:rsidRPr="00FC208E">
        <w:rPr>
          <w:rFonts w:ascii="Arial" w:hAnsi="Arial" w:cs="Arial"/>
          <w:b/>
          <w:color w:val="000000"/>
        </w:rPr>
        <w:t>0.1576</w:t>
      </w:r>
    </w:p>
    <w:p w14:paraId="3896207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9B6A3B7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05D9DE71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FC56D" w14:textId="1237375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5DE2F" w14:textId="6B53F25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8703" w14:textId="0E8470E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D8B67" w14:textId="09EC5FC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D186203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6B9A0" w14:textId="6B74D026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BFDB9" w14:textId="7B623172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190CD" w14:textId="010FD522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0.1576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CE635" w14:textId="5770306C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2.9</w:t>
            </w:r>
          </w:p>
        </w:tc>
      </w:tr>
    </w:tbl>
    <w:p w14:paraId="0695ABC3" w14:textId="05FE8C7C" w:rsidR="00FC208E" w:rsidRPr="00FC208E" w:rsidRDefault="00FC208E" w:rsidP="00FC208E">
      <w:pPr>
        <w:rPr>
          <w:color w:val="000000"/>
          <w:sz w:val="22"/>
        </w:rPr>
      </w:pPr>
    </w:p>
    <w:p w14:paraId="2FAFDEC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E5C67D2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0F76AA5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0E21FEC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5D1AA7A4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66A86C3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C23A7A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Объект: 0021, Вариант 2 ПГР участка Карьерный 2026 год</w:t>
      </w:r>
    </w:p>
    <w:p w14:paraId="62F3F27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0F14C6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6014</w:t>
      </w:r>
    </w:p>
    <w:p w14:paraId="40BAEC3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6014 01, Экскаватор</w:t>
      </w:r>
    </w:p>
    <w:p w14:paraId="7D6F4C3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13087C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8D1D3D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34A1C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E4D4A4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CAF74C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D60551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7D0F633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C187EB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1D5BE98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36E4ACE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7A11426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69B3A51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402103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791ABDF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2A7D0A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1730F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1E2BCE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973A8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756D1E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2878349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224651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9.6</w:t>
      </w:r>
    </w:p>
    <w:p w14:paraId="000B610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82000</w:t>
      </w:r>
    </w:p>
    <w:p w14:paraId="3D7A4EB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6107D4C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6306711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A6AC3B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10F5F8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E493B1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9.6 · 2 · 0.8 · (1-0.8) / 3600 = </w:t>
      </w:r>
      <w:r w:rsidRPr="00FC208E">
        <w:rPr>
          <w:rFonts w:ascii="Arial" w:hAnsi="Arial" w:cs="Arial"/>
          <w:b/>
          <w:color w:val="000000"/>
        </w:rPr>
        <w:t>0.00321</w:t>
      </w:r>
    </w:p>
    <w:p w14:paraId="4252025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82000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0.0592</w:t>
      </w:r>
    </w:p>
    <w:p w14:paraId="15F3144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05B0D2D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62F5466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C142" w14:textId="769AA81E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CCDC7" w14:textId="26308AC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F2C1A" w14:textId="2F489BC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AEFF" w14:textId="0F8D16E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70F6BBA2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41A5" w14:textId="44892F29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611C3" w14:textId="5DE314B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</w:t>
            </w:r>
            <w:r w:rsidRPr="00FC208E">
              <w:rPr>
                <w:color w:val="000000"/>
                <w:sz w:val="22"/>
              </w:rPr>
              <w:lastRenderedPageBreak/>
              <w:t>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2FDE" w14:textId="6B9F25C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lastRenderedPageBreak/>
              <w:t>0.00321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432B" w14:textId="5379D11C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0.0592</w:t>
            </w:r>
          </w:p>
        </w:tc>
      </w:tr>
    </w:tbl>
    <w:p w14:paraId="1160298C" w14:textId="0357FC76" w:rsidR="00FC208E" w:rsidRPr="00FC208E" w:rsidRDefault="00FC208E" w:rsidP="00FC208E">
      <w:pPr>
        <w:rPr>
          <w:color w:val="000000"/>
          <w:sz w:val="22"/>
        </w:rPr>
      </w:pPr>
    </w:p>
    <w:p w14:paraId="1A9ED9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60D761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0DB84F8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71462160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5598654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7F993F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72F9D8A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D0FF63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6015</w:t>
      </w:r>
    </w:p>
    <w:p w14:paraId="4457EE2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6015 01, Транспортные работы</w:t>
      </w:r>
    </w:p>
    <w:p w14:paraId="4735618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583FF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290E47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938624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9D750F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6F3D698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AA466A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B8232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30 тонн</w:t>
      </w:r>
    </w:p>
    <w:p w14:paraId="3FA4D3C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2.5</w:t>
      </w:r>
    </w:p>
    <w:p w14:paraId="0E3B4DF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10 км/час</w:t>
      </w:r>
    </w:p>
    <w:p w14:paraId="08E50B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1</w:t>
      </w:r>
    </w:p>
    <w:p w14:paraId="34803CC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6E61E59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6715C2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5</w:t>
      </w:r>
    </w:p>
    <w:p w14:paraId="38B1767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70C6743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7</w:t>
      </w:r>
    </w:p>
    <w:p w14:paraId="4AD5604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7403D30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1A318E7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0E16F46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2958E5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54B9FC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1F41EE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10</w:t>
      </w:r>
    </w:p>
    <w:p w14:paraId="5AAEE4F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10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3.73</w:t>
      </w:r>
    </w:p>
    <w:p w14:paraId="23117E5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1.13</w:t>
      </w:r>
    </w:p>
    <w:p w14:paraId="2FD0764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46880BD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F7E1BC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5BD0516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2679FA5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1D8FE0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75B985E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7D4B1C0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51B2F7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6B68E7D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3466E84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41D198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D5B70C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(2.5 · 1 · 0.1 · 0.7 · 0.01 · 7 · 1 · 1450 / 3600 + 1.45 · 1.13 · 0.7 · 0.002 · 20 · 5) = </w:t>
      </w:r>
      <w:r w:rsidRPr="00FC208E">
        <w:rPr>
          <w:rFonts w:ascii="Arial" w:hAnsi="Arial" w:cs="Arial"/>
          <w:b/>
          <w:color w:val="000000"/>
        </w:rPr>
        <w:t>0.0937</w:t>
      </w:r>
    </w:p>
    <w:p w14:paraId="14C044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0.0937 · (365-(60 + 60)) = </w:t>
      </w:r>
      <w:r w:rsidRPr="00FC208E">
        <w:rPr>
          <w:rFonts w:ascii="Arial" w:hAnsi="Arial" w:cs="Arial"/>
          <w:b/>
          <w:color w:val="000000"/>
        </w:rPr>
        <w:t>1.983</w:t>
      </w:r>
    </w:p>
    <w:p w14:paraId="3B4E3AC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42FE124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B2BDFAA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3F8E" w14:textId="6D3052B3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D751" w14:textId="71E183F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32921" w14:textId="7390FDD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D7D46" w14:textId="1C66E9D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9EA361E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3FBE" w14:textId="692ADF0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B4991" w14:textId="2CBC2B3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F22EF2" w14:textId="49D21AD2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0.0937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FC9B6" w14:textId="1C5BB53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1.983</w:t>
            </w:r>
          </w:p>
        </w:tc>
      </w:tr>
    </w:tbl>
    <w:p w14:paraId="617CF3D0" w14:textId="0543F166" w:rsidR="00FC208E" w:rsidRPr="00FC208E" w:rsidRDefault="00FC208E" w:rsidP="00FC208E">
      <w:pPr>
        <w:rPr>
          <w:color w:val="000000"/>
          <w:sz w:val="22"/>
        </w:rPr>
      </w:pPr>
    </w:p>
    <w:p w14:paraId="38C14A3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414100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D2AF16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B4EAE5F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B5EFBD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0C9A99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276C154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AC6A93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6016</w:t>
      </w:r>
    </w:p>
    <w:p w14:paraId="268798D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6016 01, Склад ПСП</w:t>
      </w:r>
    </w:p>
    <w:p w14:paraId="0367ECE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F8A537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C8B7CC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D1B35E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E9819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3B86F6F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BA0712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698F03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9CC1D3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2AA6658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6ED6F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1272A94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145B409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61D7378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FC208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5495965F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029070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9AF654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D52FD8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B1A56B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7BE4E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35DF81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2ED506F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7EE0647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63107F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83F30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BCA6F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1326269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587BA05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7BE86A9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0309417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795D586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26.4</w:t>
      </w:r>
    </w:p>
    <w:p w14:paraId="3A4424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224680</w:t>
      </w:r>
    </w:p>
    <w:p w14:paraId="1CD8A6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4449EA3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43D624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26.4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0.0394</w:t>
      </w:r>
    </w:p>
    <w:p w14:paraId="4C380E7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0.1 · 1 · 0.7 · 224680 · (1-0.8) = </w:t>
      </w:r>
      <w:r w:rsidRPr="00FC208E">
        <w:rPr>
          <w:rFonts w:ascii="Arial" w:hAnsi="Arial" w:cs="Arial"/>
          <w:b/>
          <w:color w:val="000000"/>
        </w:rPr>
        <w:t>0.725</w:t>
      </w:r>
    </w:p>
    <w:p w14:paraId="38782E4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DDB61F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0.0394</w:t>
      </w:r>
    </w:p>
    <w:p w14:paraId="7946FF4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+ 0.725 = </w:t>
      </w:r>
      <w:r w:rsidRPr="00FC208E">
        <w:rPr>
          <w:rFonts w:ascii="Arial" w:hAnsi="Arial" w:cs="Arial"/>
          <w:b/>
          <w:color w:val="000000"/>
        </w:rPr>
        <w:t>0.725</w:t>
      </w:r>
    </w:p>
    <w:p w14:paraId="41DB00C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CAFDEC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76DD672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1BBF40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6A1BD6D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CE39AD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669B77E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11DBCD0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B6FD4E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7878EA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9DE761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6F641D4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1172A8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1F066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D9F236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099C2D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5212BB9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40CEED0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4577CBE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25000</w:t>
      </w:r>
    </w:p>
    <w:p w14:paraId="6088C88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2F0DA1C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357793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708E4DC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0869E3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2CFE40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77C9F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0.2 · 0.002 · 25000 · (1-0.8) = </w:t>
      </w:r>
      <w:r w:rsidRPr="00FC208E">
        <w:rPr>
          <w:rFonts w:ascii="Arial" w:hAnsi="Arial" w:cs="Arial"/>
          <w:b/>
          <w:color w:val="000000"/>
        </w:rPr>
        <w:t>4.64</w:t>
      </w:r>
    </w:p>
    <w:p w14:paraId="62A7839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0.2 · 0.002 · 25000 · (365-(60 + 60)) · (1-0.8) = </w:t>
      </w:r>
      <w:r w:rsidRPr="00FC208E">
        <w:rPr>
          <w:rFonts w:ascii="Arial" w:hAnsi="Arial" w:cs="Arial"/>
          <w:b/>
          <w:color w:val="000000"/>
        </w:rPr>
        <w:t>58.9</w:t>
      </w:r>
    </w:p>
    <w:p w14:paraId="5D8BBC9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0.0394 + 4.64 = </w:t>
      </w:r>
      <w:r w:rsidRPr="00FC208E">
        <w:rPr>
          <w:rFonts w:ascii="Arial" w:hAnsi="Arial" w:cs="Arial"/>
          <w:b/>
          <w:color w:val="000000"/>
        </w:rPr>
        <w:t>4.68</w:t>
      </w:r>
    </w:p>
    <w:p w14:paraId="60D15D8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0.725 + 58.9 = </w:t>
      </w:r>
      <w:r w:rsidRPr="00FC208E">
        <w:rPr>
          <w:rFonts w:ascii="Arial" w:hAnsi="Arial" w:cs="Arial"/>
          <w:b/>
          <w:color w:val="000000"/>
        </w:rPr>
        <w:t>59.6</w:t>
      </w:r>
    </w:p>
    <w:p w14:paraId="66EB8F5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C438AA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B94B8B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59.6 = </w:t>
      </w:r>
      <w:r w:rsidRPr="00FC208E">
        <w:rPr>
          <w:rFonts w:ascii="Arial" w:hAnsi="Arial" w:cs="Arial"/>
          <w:b/>
          <w:color w:val="000000"/>
        </w:rPr>
        <w:t>23.84</w:t>
      </w:r>
    </w:p>
    <w:p w14:paraId="274B2E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4.68 = </w:t>
      </w:r>
      <w:r w:rsidRPr="00FC208E">
        <w:rPr>
          <w:rFonts w:ascii="Arial" w:hAnsi="Arial" w:cs="Arial"/>
          <w:b/>
          <w:color w:val="000000"/>
        </w:rPr>
        <w:t>1.872</w:t>
      </w:r>
    </w:p>
    <w:p w14:paraId="1DA623C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4169CCB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29C6D48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30E45" w14:textId="06194DE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4C99" w14:textId="13CF771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27A20" w14:textId="19182F6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3F0E0" w14:textId="4FDE726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7CA69917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271B" w14:textId="1E4BF58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808A1" w14:textId="631609F0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FEFD0" w14:textId="5F881F3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1.872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FEAFC" w14:textId="04236C50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23.84</w:t>
            </w:r>
          </w:p>
        </w:tc>
      </w:tr>
    </w:tbl>
    <w:p w14:paraId="1A90978B" w14:textId="5DFEE3EC" w:rsidR="00FC208E" w:rsidRPr="00FC208E" w:rsidRDefault="00FC208E" w:rsidP="00FC208E">
      <w:pPr>
        <w:rPr>
          <w:color w:val="000000"/>
          <w:sz w:val="22"/>
        </w:rPr>
      </w:pPr>
    </w:p>
    <w:p w14:paraId="4769A2F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1F11A64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64A25CD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D604269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087F92A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7B3E0F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3F2148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09C5442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09CA07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6017</w:t>
      </w:r>
    </w:p>
    <w:p w14:paraId="21791A1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6017 01, Бульдозер</w:t>
      </w:r>
    </w:p>
    <w:p w14:paraId="64A5AA8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838392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30B098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B3846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762BC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9067A5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94105B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D9DEB2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99400A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01EEB2D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5B0629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7F6268A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4831642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A607B11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1C2E4E2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DA06C3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2ACA4A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7D63B8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46AD26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210022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47CF5F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E3AA65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89F5BA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048E008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70B591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682EEEC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73B5F9D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6FD879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7D21A13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0C83397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60.46</w:t>
      </w:r>
    </w:p>
    <w:p w14:paraId="5E3D314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515120</w:t>
      </w:r>
    </w:p>
    <w:p w14:paraId="6BEB18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4690FD1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138261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1 · 1 · 0.7 · 60.46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0.903</w:t>
      </w:r>
    </w:p>
    <w:p w14:paraId="45AA7B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1 · 1 · 0.7 · 515120 · (1-0.8) = </w:t>
      </w:r>
      <w:r w:rsidRPr="00FC208E">
        <w:rPr>
          <w:rFonts w:ascii="Arial" w:hAnsi="Arial" w:cs="Arial"/>
          <w:b/>
          <w:color w:val="000000"/>
        </w:rPr>
        <w:t>16.6</w:t>
      </w:r>
    </w:p>
    <w:p w14:paraId="1F7D934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F8890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0.903</w:t>
      </w:r>
    </w:p>
    <w:p w14:paraId="484D96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+ 16.6 = </w:t>
      </w:r>
      <w:r w:rsidRPr="00FC208E">
        <w:rPr>
          <w:rFonts w:ascii="Arial" w:hAnsi="Arial" w:cs="Arial"/>
          <w:b/>
          <w:color w:val="000000"/>
        </w:rPr>
        <w:t>16.6</w:t>
      </w:r>
    </w:p>
    <w:p w14:paraId="4460C2B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DDBCEE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DC429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16.6 = </w:t>
      </w:r>
      <w:r w:rsidRPr="00FC208E">
        <w:rPr>
          <w:rFonts w:ascii="Arial" w:hAnsi="Arial" w:cs="Arial"/>
          <w:b/>
          <w:color w:val="000000"/>
        </w:rPr>
        <w:t>6.64</w:t>
      </w:r>
    </w:p>
    <w:p w14:paraId="01D8438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0.903 = </w:t>
      </w:r>
      <w:r w:rsidRPr="00FC208E">
        <w:rPr>
          <w:rFonts w:ascii="Arial" w:hAnsi="Arial" w:cs="Arial"/>
          <w:b/>
          <w:color w:val="000000"/>
        </w:rPr>
        <w:t>0.361</w:t>
      </w:r>
    </w:p>
    <w:p w14:paraId="68C1C3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03A043F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2D20E95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B30AC" w14:textId="62A44BD3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6F43B" w14:textId="53FDD7B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2251" w14:textId="4C4936D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880C" w14:textId="2FC981C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8AB8964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491AE" w14:textId="17C2AE0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77E2" w14:textId="229BF1B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4F15F" w14:textId="53945D15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C7BF0" w14:textId="7DC3CE8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6.64</w:t>
            </w:r>
          </w:p>
        </w:tc>
      </w:tr>
    </w:tbl>
    <w:p w14:paraId="167AAAAE" w14:textId="5BD74ACA" w:rsidR="00FC208E" w:rsidRPr="00FC208E" w:rsidRDefault="00FC208E" w:rsidP="00FC208E">
      <w:pPr>
        <w:rPr>
          <w:color w:val="000000"/>
          <w:sz w:val="22"/>
        </w:rPr>
      </w:pPr>
    </w:p>
    <w:p w14:paraId="24FDCF9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1E993A1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10059AE4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E2DC65F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C6B6F6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DA49AC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6B5B20F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ADFA79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6018</w:t>
      </w:r>
    </w:p>
    <w:p w14:paraId="3B179A5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6018 01, Экскаватор</w:t>
      </w:r>
    </w:p>
    <w:p w14:paraId="72E1724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011586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1DB1A97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562EDE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6832D0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A409D0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55A090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0FA5D21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469F307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49546CF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2978A01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2B18CD0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759295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705180B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692F965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5051522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E8FD03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175E795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1B754F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57924B5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444A332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34D754D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22.06</w:t>
      </w:r>
    </w:p>
    <w:p w14:paraId="5C26174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188000</w:t>
      </w:r>
    </w:p>
    <w:p w14:paraId="67DB670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5D253F1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804A827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E3B0AB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4F952B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6657AE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22.06 · 2 · 0.8 · (1-0.8) / 3600 = </w:t>
      </w:r>
      <w:r w:rsidRPr="00FC208E">
        <w:rPr>
          <w:rFonts w:ascii="Arial" w:hAnsi="Arial" w:cs="Arial"/>
          <w:b/>
          <w:color w:val="000000"/>
        </w:rPr>
        <w:t>0.00737</w:t>
      </w:r>
    </w:p>
    <w:p w14:paraId="4E3A4CD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188000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0.1357</w:t>
      </w:r>
    </w:p>
    <w:p w14:paraId="6AAC549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FEF4946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182628EF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0A865" w14:textId="0AFD06C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90115" w14:textId="27F9013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B6D08" w14:textId="16B0726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27CAF" w14:textId="0A22721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E2B6AC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0BCF" w14:textId="22AC01A0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0F318" w14:textId="3BC72CD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AB2F8" w14:textId="63102C83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0.00737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8000" w14:textId="7E8899D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0.1357</w:t>
            </w:r>
          </w:p>
        </w:tc>
      </w:tr>
    </w:tbl>
    <w:p w14:paraId="6D5D0C4F" w14:textId="5981ED45" w:rsidR="00FC208E" w:rsidRPr="00FC208E" w:rsidRDefault="00FC208E" w:rsidP="00FC208E">
      <w:pPr>
        <w:rPr>
          <w:color w:val="000000"/>
          <w:sz w:val="22"/>
        </w:rPr>
      </w:pPr>
    </w:p>
    <w:p w14:paraId="340049C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573EB5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772DDDF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F6A588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3601A5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50865F3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4B46C1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6019</w:t>
      </w:r>
    </w:p>
    <w:p w14:paraId="047312B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6019 01, Транспортные работы</w:t>
      </w:r>
    </w:p>
    <w:p w14:paraId="4F3B3F9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04D55F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AD282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8D84E7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C49DC5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3890B0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80760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336D8B1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30 тонн</w:t>
      </w:r>
    </w:p>
    <w:p w14:paraId="454DACE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2.5</w:t>
      </w:r>
    </w:p>
    <w:p w14:paraId="1F65CFF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&gt;5 -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10 км/час</w:t>
      </w:r>
    </w:p>
    <w:p w14:paraId="2C54F9F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1</w:t>
      </w:r>
    </w:p>
    <w:p w14:paraId="2B9EE42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508489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6CC3310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5</w:t>
      </w:r>
    </w:p>
    <w:p w14:paraId="1BC68B8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17B40D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7</w:t>
      </w:r>
    </w:p>
    <w:p w14:paraId="2B7E3CC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335F72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43F3A11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029E38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01FA104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5397BC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5C4B200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10</w:t>
      </w:r>
    </w:p>
    <w:p w14:paraId="0093ECA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10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3.73</w:t>
      </w:r>
    </w:p>
    <w:p w14:paraId="05E132E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1.13</w:t>
      </w:r>
    </w:p>
    <w:p w14:paraId="00185D7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0CC735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6C10298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1214A2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08AFE4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4D7AA8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1E7305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2228277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0C707C0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FE82032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9108EAD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BA5CC1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5C963B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(2.5 · 1 · 0.1 · 0.7 · 0.01 · 7 · 1 · 1450 / 3600 + 1.45 · 1.13 · 0.7 · 0.002 · 20 · 5) = </w:t>
      </w:r>
      <w:r w:rsidRPr="00FC208E">
        <w:rPr>
          <w:rFonts w:ascii="Arial" w:hAnsi="Arial" w:cs="Arial"/>
          <w:b/>
          <w:color w:val="000000"/>
        </w:rPr>
        <w:t>0.0937</w:t>
      </w:r>
    </w:p>
    <w:p w14:paraId="5CFDA3A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0.0937 · (365-(60 + 60)) = </w:t>
      </w:r>
      <w:r w:rsidRPr="00FC208E">
        <w:rPr>
          <w:rFonts w:ascii="Arial" w:hAnsi="Arial" w:cs="Arial"/>
          <w:b/>
          <w:color w:val="000000"/>
        </w:rPr>
        <w:t>1.983</w:t>
      </w:r>
    </w:p>
    <w:p w14:paraId="1180895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CB38277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56FF4622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47D1D" w14:textId="1A326F5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A7D0" w14:textId="1BE5AF5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2AE15" w14:textId="5584CE4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D1519" w14:textId="62E9AD8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789C092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8EE68" w14:textId="15186BF9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EBCA2" w14:textId="64F2EF85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7D2C" w14:textId="56DBA6C5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0.0937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A0E87" w14:textId="4399AB2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1.983</w:t>
            </w:r>
          </w:p>
        </w:tc>
      </w:tr>
    </w:tbl>
    <w:p w14:paraId="68786421" w14:textId="79480454" w:rsidR="00FC208E" w:rsidRPr="00FC208E" w:rsidRDefault="00FC208E" w:rsidP="00FC208E">
      <w:pPr>
        <w:rPr>
          <w:color w:val="000000"/>
          <w:sz w:val="22"/>
        </w:rPr>
      </w:pPr>
    </w:p>
    <w:p w14:paraId="7FB95B6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AEFD85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E788158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356C7261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2DF42A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61106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07FC956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F7427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6020</w:t>
      </w:r>
    </w:p>
    <w:p w14:paraId="7AE3A89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6020 01, Склад ПСП</w:t>
      </w:r>
    </w:p>
    <w:p w14:paraId="19C701B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7FDFA4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E5F05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003797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E49B8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68ECEF2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00A5C9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4E35B9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D9988D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7910454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63662C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05CB40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646F5FB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6A5678D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CA9C6FB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B70956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272810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434589C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23BD6D3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2BA51EE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305A83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03B1C4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A7E854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07303E7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21DA5BA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6240E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1D330E4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319408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053147A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1D255BE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3969397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60.46</w:t>
      </w:r>
    </w:p>
    <w:p w14:paraId="33B4DC6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515120</w:t>
      </w:r>
    </w:p>
    <w:p w14:paraId="088252B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EF113A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68E4EA9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0.2 · 1 · 0.1 · 1 · 0.7 · 60.46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0.0903</w:t>
      </w:r>
    </w:p>
    <w:p w14:paraId="550C26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0.2 · 1 · 0.1 · 1 · 0.7 · 515120 · (1-0.8) = </w:t>
      </w:r>
      <w:r w:rsidRPr="00FC208E">
        <w:rPr>
          <w:rFonts w:ascii="Arial" w:hAnsi="Arial" w:cs="Arial"/>
          <w:b/>
          <w:color w:val="000000"/>
        </w:rPr>
        <w:t>1.66</w:t>
      </w:r>
    </w:p>
    <w:p w14:paraId="58A1E7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B82271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0.0903</w:t>
      </w:r>
    </w:p>
    <w:p w14:paraId="34A7932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+ 1.66 = </w:t>
      </w:r>
      <w:r w:rsidRPr="00FC208E">
        <w:rPr>
          <w:rFonts w:ascii="Arial" w:hAnsi="Arial" w:cs="Arial"/>
          <w:b/>
          <w:color w:val="000000"/>
        </w:rPr>
        <w:t>1.66</w:t>
      </w:r>
    </w:p>
    <w:p w14:paraId="5C7DDA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2FC1B9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3CDB337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0317E43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6D8B63F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613A3AA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5ABD4B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E4FC7E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0C9E5BA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7A679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20519A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72BC5EA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5C93B23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0262843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8AE233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3E515E7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51CDD2C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200</w:t>
      </w:r>
    </w:p>
    <w:p w14:paraId="6E172F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0.2</w:t>
      </w:r>
    </w:p>
    <w:p w14:paraId="6A9E1CE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57000</w:t>
      </w:r>
    </w:p>
    <w:p w14:paraId="32B31A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316FD4E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02BCEE2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76A93BA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22F69CE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4EB0B61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94E3E8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0.2 · 0.002 · 57000 · (1-0.8) = </w:t>
      </w:r>
      <w:r w:rsidRPr="00FC208E">
        <w:rPr>
          <w:rFonts w:ascii="Arial" w:hAnsi="Arial" w:cs="Arial"/>
          <w:b/>
          <w:color w:val="000000"/>
        </w:rPr>
        <w:t>10.58</w:t>
      </w:r>
    </w:p>
    <w:p w14:paraId="13D1E8D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0.2 · 0.002 · 57000 · (365-(60 + 60)) · (1-0.8) = </w:t>
      </w:r>
      <w:r w:rsidRPr="00FC208E">
        <w:rPr>
          <w:rFonts w:ascii="Arial" w:hAnsi="Arial" w:cs="Arial"/>
          <w:b/>
          <w:color w:val="000000"/>
        </w:rPr>
        <w:t>134.4</w:t>
      </w:r>
    </w:p>
    <w:p w14:paraId="7B9C76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0.0903 + 10.58 = </w:t>
      </w:r>
      <w:r w:rsidRPr="00FC208E">
        <w:rPr>
          <w:rFonts w:ascii="Arial" w:hAnsi="Arial" w:cs="Arial"/>
          <w:b/>
          <w:color w:val="000000"/>
        </w:rPr>
        <w:t>10.67</w:t>
      </w:r>
    </w:p>
    <w:p w14:paraId="19D9E6B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1.66 + 134.4 = </w:t>
      </w:r>
      <w:r w:rsidRPr="00FC208E">
        <w:rPr>
          <w:rFonts w:ascii="Arial" w:hAnsi="Arial" w:cs="Arial"/>
          <w:b/>
          <w:color w:val="000000"/>
        </w:rPr>
        <w:t>136.1</w:t>
      </w:r>
    </w:p>
    <w:p w14:paraId="2B6610B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1279D7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20EB6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136.1 = </w:t>
      </w:r>
      <w:r w:rsidRPr="00FC208E">
        <w:rPr>
          <w:rFonts w:ascii="Arial" w:hAnsi="Arial" w:cs="Arial"/>
          <w:b/>
          <w:color w:val="000000"/>
        </w:rPr>
        <w:t>54.4</w:t>
      </w:r>
    </w:p>
    <w:p w14:paraId="44A28B1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10.67 = </w:t>
      </w:r>
      <w:r w:rsidRPr="00FC208E">
        <w:rPr>
          <w:rFonts w:ascii="Arial" w:hAnsi="Arial" w:cs="Arial"/>
          <w:b/>
          <w:color w:val="000000"/>
        </w:rPr>
        <w:t>4.27</w:t>
      </w:r>
    </w:p>
    <w:p w14:paraId="1840B35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B6928C8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876326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D0F8F" w14:textId="7978D38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ACCD8" w14:textId="2B58367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169E4" w14:textId="722E4B4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0720" w14:textId="750A8050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477DD5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D2A3C" w14:textId="5572DFDE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A34E8" w14:textId="33032742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CA4D0" w14:textId="1B05E020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4.27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B9535" w14:textId="4B73FA9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54.4</w:t>
            </w:r>
          </w:p>
        </w:tc>
      </w:tr>
    </w:tbl>
    <w:p w14:paraId="5ADB12CF" w14:textId="3B61AAA8" w:rsidR="00FC208E" w:rsidRPr="00FC208E" w:rsidRDefault="00FC208E" w:rsidP="00FC208E">
      <w:pPr>
        <w:rPr>
          <w:color w:val="000000"/>
          <w:sz w:val="22"/>
        </w:rPr>
      </w:pPr>
    </w:p>
    <w:p w14:paraId="3985A95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8671A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5CA5B8B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C9379E9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1FCB47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566CFE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0CD772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053475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6021</w:t>
      </w:r>
    </w:p>
    <w:p w14:paraId="20C8981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6021 01, Бульдозер</w:t>
      </w:r>
    </w:p>
    <w:p w14:paraId="1AD6AEA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EE9520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CF4AA7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EAC4EB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D40428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0DE508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FDB68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F681F7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B2925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47DB6B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755C87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627320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133A392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9340A5E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F939E7E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77B2D6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623B4D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846C18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D45107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559A7B0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4F83316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B5CE32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332018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25F25B2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58FB95E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497ED31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133AEFA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792E284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7AD6750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5678376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6.92</w:t>
      </w:r>
    </w:p>
    <w:p w14:paraId="6336832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59000</w:t>
      </w:r>
    </w:p>
    <w:p w14:paraId="56889C9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15DBC5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356EB09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6.92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0.0517</w:t>
      </w:r>
    </w:p>
    <w:p w14:paraId="17CD348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1 · 1 · 0.7 · 59000 · (1-0.8) = </w:t>
      </w:r>
      <w:r w:rsidRPr="00FC208E">
        <w:rPr>
          <w:rFonts w:ascii="Arial" w:hAnsi="Arial" w:cs="Arial"/>
          <w:b/>
          <w:color w:val="000000"/>
        </w:rPr>
        <w:t>0.952</w:t>
      </w:r>
    </w:p>
    <w:p w14:paraId="7917C9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47EF92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0.0517</w:t>
      </w:r>
    </w:p>
    <w:p w14:paraId="4822383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+ 0.952 = </w:t>
      </w:r>
      <w:r w:rsidRPr="00FC208E">
        <w:rPr>
          <w:rFonts w:ascii="Arial" w:hAnsi="Arial" w:cs="Arial"/>
          <w:b/>
          <w:color w:val="000000"/>
        </w:rPr>
        <w:t>0.952</w:t>
      </w:r>
    </w:p>
    <w:p w14:paraId="4882CB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1F53A0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9BEA2A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0.952 = </w:t>
      </w:r>
      <w:r w:rsidRPr="00FC208E">
        <w:rPr>
          <w:rFonts w:ascii="Arial" w:hAnsi="Arial" w:cs="Arial"/>
          <w:b/>
          <w:color w:val="000000"/>
        </w:rPr>
        <w:t>0.381</w:t>
      </w:r>
    </w:p>
    <w:p w14:paraId="011F221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0.0517 = </w:t>
      </w:r>
      <w:r w:rsidRPr="00FC208E">
        <w:rPr>
          <w:rFonts w:ascii="Arial" w:hAnsi="Arial" w:cs="Arial"/>
          <w:b/>
          <w:color w:val="000000"/>
        </w:rPr>
        <w:t>0.0207</w:t>
      </w:r>
    </w:p>
    <w:p w14:paraId="23C5E8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BC30084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1C942064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3F187" w14:textId="79AB556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5AF4C" w14:textId="3CF8F9C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2B59F" w14:textId="3694517E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8BBF" w14:textId="730719B3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5C38A8C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A9237" w14:textId="29A6E28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81827" w14:textId="024DC57E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 xml:space="preserve"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</w:t>
            </w:r>
            <w:r w:rsidRPr="00FC208E">
              <w:rPr>
                <w:color w:val="000000"/>
                <w:sz w:val="22"/>
              </w:rPr>
              <w:lastRenderedPageBreak/>
              <w:t>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77A5" w14:textId="7C9E21D3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lastRenderedPageBreak/>
              <w:t>0.0207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1C8DC" w14:textId="59849E8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0.381</w:t>
            </w:r>
          </w:p>
        </w:tc>
      </w:tr>
    </w:tbl>
    <w:p w14:paraId="2CDCB82A" w14:textId="4FC38494" w:rsidR="00FC208E" w:rsidRPr="00FC208E" w:rsidRDefault="00FC208E" w:rsidP="00FC208E">
      <w:pPr>
        <w:rPr>
          <w:color w:val="000000"/>
          <w:sz w:val="22"/>
        </w:rPr>
      </w:pPr>
    </w:p>
    <w:p w14:paraId="644F210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5A0F2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24D6DF0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355FFC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418854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E787C5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08AB37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B575E1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6022</w:t>
      </w:r>
    </w:p>
    <w:p w14:paraId="3AD2B9F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6022 01, Экскаватор</w:t>
      </w:r>
    </w:p>
    <w:p w14:paraId="14A44A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2849B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5B3362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1B32C2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65C44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20D408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3765FA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083ADE7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5AB92E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24B9D3D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0EEEC9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73B0D24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21FF54D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37AC6A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22B74EE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C21BD2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8249F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44E74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7C3C51E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1ED6F0A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533A00A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0B8F5A4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2.46</w:t>
      </w:r>
    </w:p>
    <w:p w14:paraId="1F23C5D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21000</w:t>
      </w:r>
    </w:p>
    <w:p w14:paraId="39F9B28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46F4C9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AE977F9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43E53B3B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3D07D53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19D85C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2.46 · 2 · 0.8 · (1-0.8) / 3600 = </w:t>
      </w:r>
      <w:r w:rsidRPr="00FC208E">
        <w:rPr>
          <w:rFonts w:ascii="Arial" w:hAnsi="Arial" w:cs="Arial"/>
          <w:b/>
          <w:color w:val="000000"/>
        </w:rPr>
        <w:t>0.000822</w:t>
      </w:r>
    </w:p>
    <w:p w14:paraId="47F293A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21000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0.01516</w:t>
      </w:r>
    </w:p>
    <w:p w14:paraId="6F464D3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F533351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05401814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35A74" w14:textId="06E85B7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1D866" w14:textId="1B09671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7BB7A" w14:textId="52C4405B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F2BC" w14:textId="4DE5D7F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30CC587A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172A" w14:textId="2A6B044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E5277" w14:textId="66900E5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2E7F83" w14:textId="3F8293F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0.000822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EAE2A" w14:textId="0F744B32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0.01516</w:t>
            </w:r>
          </w:p>
        </w:tc>
      </w:tr>
    </w:tbl>
    <w:p w14:paraId="1AC1F730" w14:textId="7B75816C" w:rsidR="00FC208E" w:rsidRPr="00FC208E" w:rsidRDefault="00FC208E" w:rsidP="00FC208E">
      <w:pPr>
        <w:rPr>
          <w:color w:val="000000"/>
          <w:sz w:val="22"/>
        </w:rPr>
      </w:pPr>
    </w:p>
    <w:p w14:paraId="69707BF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EAC782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3132039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7B8DB0B3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4C2BC17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4608736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4BE28A6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AEC4D5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6023</w:t>
      </w:r>
    </w:p>
    <w:p w14:paraId="150335E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6023 01, Самосвал</w:t>
      </w:r>
    </w:p>
    <w:p w14:paraId="6B9E8B5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615216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E95BAD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F8024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2B62F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2A5DFAA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D068D0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0BFDC80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&gt;20 -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25 тонн</w:t>
      </w:r>
    </w:p>
    <w:p w14:paraId="74BE05F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1.9</w:t>
      </w:r>
    </w:p>
    <w:p w14:paraId="1463612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&gt;10 -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20 км/час</w:t>
      </w:r>
    </w:p>
    <w:p w14:paraId="17FBB5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2</w:t>
      </w:r>
    </w:p>
    <w:p w14:paraId="1A166D1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5BF2BA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3624045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5</w:t>
      </w:r>
    </w:p>
    <w:p w14:paraId="74401B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6A05864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12</w:t>
      </w:r>
    </w:p>
    <w:p w14:paraId="381FAD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765C695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1DE037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37E46A7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577974E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425B09F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4F62282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20</w:t>
      </w:r>
    </w:p>
    <w:p w14:paraId="4FF988B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5.27</w:t>
      </w:r>
    </w:p>
    <w:p w14:paraId="427BCCE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1.26</w:t>
      </w:r>
    </w:p>
    <w:p w14:paraId="7D69E32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6EACF91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Перевозимый материал: Песчано-гравийная смесь (ПГС)</w:t>
      </w:r>
    </w:p>
    <w:p w14:paraId="58E69F3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42E70AC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6BD554B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0B9777F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2ADEBC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28A8FA9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04923AE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EBB6B69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8262A4A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3D8725E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05AA0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(1.9 · 2 · 0.1 · 0.7 · 0.01 · 12 · 1 · 1450 / 3600 + 1.45 · 1.26 · 0.7 · 0.002 · 20 · 5) = </w:t>
      </w:r>
      <w:r w:rsidRPr="00FC208E">
        <w:rPr>
          <w:rFonts w:ascii="Arial" w:hAnsi="Arial" w:cs="Arial"/>
          <w:b/>
          <w:color w:val="000000"/>
        </w:rPr>
        <w:t>0.1075</w:t>
      </w:r>
    </w:p>
    <w:p w14:paraId="67301CF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0.1075 · (365-(60 + 60)) = </w:t>
      </w:r>
      <w:r w:rsidRPr="00FC208E">
        <w:rPr>
          <w:rFonts w:ascii="Arial" w:hAnsi="Arial" w:cs="Arial"/>
          <w:b/>
          <w:color w:val="000000"/>
        </w:rPr>
        <w:t>2.276</w:t>
      </w:r>
    </w:p>
    <w:p w14:paraId="56E38E2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8BFBED4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C11CEED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87373" w14:textId="623C324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1D845" w14:textId="3A6212B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B292" w14:textId="5F746AB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96D45" w14:textId="102EDAD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34B6E5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E2ED0" w14:textId="4FD5025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69E7A" w14:textId="39C8357A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AA202" w14:textId="50B849AF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0.1075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611F4" w14:textId="48EF998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2.276</w:t>
            </w:r>
          </w:p>
        </w:tc>
      </w:tr>
    </w:tbl>
    <w:p w14:paraId="65F2F847" w14:textId="2AE20A3E" w:rsidR="00FC208E" w:rsidRPr="00FC208E" w:rsidRDefault="00FC208E" w:rsidP="00FC208E">
      <w:pPr>
        <w:rPr>
          <w:color w:val="000000"/>
          <w:sz w:val="22"/>
        </w:rPr>
      </w:pPr>
    </w:p>
    <w:p w14:paraId="27EF01C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C0C9FD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3005DFC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0ADCD6F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F95EE3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12F5BD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739C966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7D3C40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6024</w:t>
      </w:r>
    </w:p>
    <w:p w14:paraId="2E4F45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6024 01, Разгрузка, хранение</w:t>
      </w:r>
    </w:p>
    <w:p w14:paraId="5E8A6BA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D3D72E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16A3F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746169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222E8A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20BDB2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456FFB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BA9769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ABF85E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2521B0B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7BC7C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304DB1C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381AB77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F1F1222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28B5FE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88AAF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A32DEB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D27887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26C99F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7CE5DEA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35C187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AD9580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7190927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15B1C9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695C815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5EE088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047AED3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057A17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3DB99D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5F516F6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53EE10B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3.46</w:t>
      </w:r>
    </w:p>
    <w:p w14:paraId="07C920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29500</w:t>
      </w:r>
    </w:p>
    <w:p w14:paraId="212934E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5AB55D8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31C935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3.46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0.002583</w:t>
      </w:r>
    </w:p>
    <w:p w14:paraId="3760552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0.1 · 1 · 0.7 · 29500 · (1-0.8) = </w:t>
      </w:r>
      <w:r w:rsidRPr="00FC208E">
        <w:rPr>
          <w:rFonts w:ascii="Arial" w:hAnsi="Arial" w:cs="Arial"/>
          <w:b/>
          <w:color w:val="000000"/>
        </w:rPr>
        <w:t>0.0476</w:t>
      </w:r>
    </w:p>
    <w:p w14:paraId="3726D94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DF3058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0.002583</w:t>
      </w:r>
    </w:p>
    <w:p w14:paraId="07035EC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+ 0.0476 = </w:t>
      </w:r>
      <w:r w:rsidRPr="00FC208E">
        <w:rPr>
          <w:rFonts w:ascii="Arial" w:hAnsi="Arial" w:cs="Arial"/>
          <w:b/>
          <w:color w:val="000000"/>
        </w:rPr>
        <w:t>0.0476</w:t>
      </w:r>
    </w:p>
    <w:p w14:paraId="585FBA4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0898B0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32FC703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0CF082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A824B26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311289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03F3C5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FBC8E6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55AB30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9D4338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42D0BD1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6805A2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7CAADD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250D21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03835F5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57028B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42C6F17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3ABE7A8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64AEA59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131000</w:t>
      </w:r>
    </w:p>
    <w:p w14:paraId="559A70E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76AB81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0AF2B5A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760C0C7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51B9E7D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38499DD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780E05A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0.1 · 0.002 · 131000 · (1-0.8) = </w:t>
      </w:r>
      <w:r w:rsidRPr="00FC208E">
        <w:rPr>
          <w:rFonts w:ascii="Arial" w:hAnsi="Arial" w:cs="Arial"/>
          <w:b/>
          <w:color w:val="000000"/>
        </w:rPr>
        <w:t>12.16</w:t>
      </w:r>
    </w:p>
    <w:p w14:paraId="7AC43A0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0.1 · 0.002 · 131000 · (365-(60 + 60)) · (1-0.8) = </w:t>
      </w:r>
      <w:r w:rsidRPr="00FC208E">
        <w:rPr>
          <w:rFonts w:ascii="Arial" w:hAnsi="Arial" w:cs="Arial"/>
          <w:b/>
          <w:color w:val="000000"/>
        </w:rPr>
        <w:t>154.4</w:t>
      </w:r>
    </w:p>
    <w:p w14:paraId="1ADF9C7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0.002583 + 12.16 = </w:t>
      </w:r>
      <w:r w:rsidRPr="00FC208E">
        <w:rPr>
          <w:rFonts w:ascii="Arial" w:hAnsi="Arial" w:cs="Arial"/>
          <w:b/>
          <w:color w:val="000000"/>
        </w:rPr>
        <w:t>12.16</w:t>
      </w:r>
    </w:p>
    <w:p w14:paraId="1C1362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0.0476 + 154.4 = </w:t>
      </w:r>
      <w:r w:rsidRPr="00FC208E">
        <w:rPr>
          <w:rFonts w:ascii="Arial" w:hAnsi="Arial" w:cs="Arial"/>
          <w:b/>
          <w:color w:val="000000"/>
        </w:rPr>
        <w:t>154.4</w:t>
      </w:r>
    </w:p>
    <w:p w14:paraId="7137950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916176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43CA0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154.4 = </w:t>
      </w:r>
      <w:r w:rsidRPr="00FC208E">
        <w:rPr>
          <w:rFonts w:ascii="Arial" w:hAnsi="Arial" w:cs="Arial"/>
          <w:b/>
          <w:color w:val="000000"/>
        </w:rPr>
        <w:t>61.8</w:t>
      </w:r>
    </w:p>
    <w:p w14:paraId="7E020D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12.16 = </w:t>
      </w:r>
      <w:r w:rsidRPr="00FC208E">
        <w:rPr>
          <w:rFonts w:ascii="Arial" w:hAnsi="Arial" w:cs="Arial"/>
          <w:b/>
          <w:color w:val="000000"/>
        </w:rPr>
        <w:t>4.86</w:t>
      </w:r>
    </w:p>
    <w:p w14:paraId="24478D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73FEB2D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25D3736C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689B" w14:textId="3BFFC06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0C897" w14:textId="5D85759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C313B" w14:textId="63FD7FA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97F3F" w14:textId="0F16A99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554C80D0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67685" w14:textId="72F696B5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D96CB" w14:textId="79009436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ED8B6" w14:textId="2642E29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4.86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CBEB1" w14:textId="6EFA8D65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61.8</w:t>
            </w:r>
          </w:p>
        </w:tc>
      </w:tr>
    </w:tbl>
    <w:p w14:paraId="3CAFAE76" w14:textId="1D0F48CA" w:rsidR="00FC208E" w:rsidRPr="00FC208E" w:rsidRDefault="00FC208E" w:rsidP="00FC208E">
      <w:pPr>
        <w:rPr>
          <w:color w:val="000000"/>
          <w:sz w:val="22"/>
        </w:rPr>
      </w:pPr>
    </w:p>
    <w:p w14:paraId="18000B8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724344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EF5AD95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5C576E0C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EF6CA6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854866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1D09E6A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FC6B02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6025</w:t>
      </w:r>
    </w:p>
    <w:p w14:paraId="55E1999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6025 01, Разгрузка, хранение</w:t>
      </w:r>
    </w:p>
    <w:p w14:paraId="7C1B195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9606E6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D161BC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Приложение №11 к Приказу Министра охраны окружающей среды Республики Казахстан от 18.04.2008 №100-п</w:t>
      </w:r>
    </w:p>
    <w:p w14:paraId="35B33E6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ED7B66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260BF7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723D2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12A661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737BA2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46047B3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6488C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3E223C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656C982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0965FAD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97DA118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C7803F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7B291D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DBB5C3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78DCCE7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70B25D0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32C5E6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564078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0D58084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51E0FF1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181A242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2E5190A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3C33D7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648737E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0CA2D06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79B4D0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1EF11DF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3.46</w:t>
      </w:r>
    </w:p>
    <w:p w14:paraId="6C18280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29500</w:t>
      </w:r>
    </w:p>
    <w:p w14:paraId="550305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7ABB5B2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49A903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3.46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0.002583</w:t>
      </w:r>
    </w:p>
    <w:p w14:paraId="1329020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0.1 · 1 · 0.7 · 29500 · (1-0.8) = </w:t>
      </w:r>
      <w:r w:rsidRPr="00FC208E">
        <w:rPr>
          <w:rFonts w:ascii="Arial" w:hAnsi="Arial" w:cs="Arial"/>
          <w:b/>
          <w:color w:val="000000"/>
        </w:rPr>
        <w:t>0.0476</w:t>
      </w:r>
    </w:p>
    <w:p w14:paraId="7B3623B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CED029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0.002583</w:t>
      </w:r>
    </w:p>
    <w:p w14:paraId="3E0864F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+ 0.0476 = </w:t>
      </w:r>
      <w:r w:rsidRPr="00FC208E">
        <w:rPr>
          <w:rFonts w:ascii="Arial" w:hAnsi="Arial" w:cs="Arial"/>
          <w:b/>
          <w:color w:val="000000"/>
        </w:rPr>
        <w:t>0.0476</w:t>
      </w:r>
    </w:p>
    <w:p w14:paraId="646A4BD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9A6D06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12FE7FF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6F4CCD9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3742459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FC208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0CB6A165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4CDEEF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BA02C2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AE71F2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611217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0CCD25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2DD698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38CE94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4A33882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DBF45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72F40CB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F69218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4ED8E1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182709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44000</w:t>
      </w:r>
    </w:p>
    <w:p w14:paraId="4BD2CC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3D712F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2F1F74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3C71065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4E09703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241743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368E0C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0.1 · 0.002 · 44000 · (1-0.8) = </w:t>
      </w:r>
      <w:r w:rsidRPr="00FC208E">
        <w:rPr>
          <w:rFonts w:ascii="Arial" w:hAnsi="Arial" w:cs="Arial"/>
          <w:b/>
          <w:color w:val="000000"/>
        </w:rPr>
        <w:t>4.08</w:t>
      </w:r>
    </w:p>
    <w:p w14:paraId="1FA15DD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0.1 · 0.002 · 44000 · (365-(60 + 60)) · (1-0.8) = </w:t>
      </w:r>
      <w:r w:rsidRPr="00FC208E">
        <w:rPr>
          <w:rFonts w:ascii="Arial" w:hAnsi="Arial" w:cs="Arial"/>
          <w:b/>
          <w:color w:val="000000"/>
        </w:rPr>
        <w:t>51.9</w:t>
      </w:r>
    </w:p>
    <w:p w14:paraId="3B12AE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0.002583 + 4.08 = </w:t>
      </w:r>
      <w:r w:rsidRPr="00FC208E">
        <w:rPr>
          <w:rFonts w:ascii="Arial" w:hAnsi="Arial" w:cs="Arial"/>
          <w:b/>
          <w:color w:val="000000"/>
        </w:rPr>
        <w:t>4.08</w:t>
      </w:r>
    </w:p>
    <w:p w14:paraId="7739D7A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0.0476 + 51.9 = </w:t>
      </w:r>
      <w:r w:rsidRPr="00FC208E">
        <w:rPr>
          <w:rFonts w:ascii="Arial" w:hAnsi="Arial" w:cs="Arial"/>
          <w:b/>
          <w:color w:val="000000"/>
        </w:rPr>
        <w:t>51.9</w:t>
      </w:r>
    </w:p>
    <w:p w14:paraId="7601C96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C12D3D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3828E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51.9 = </w:t>
      </w:r>
      <w:r w:rsidRPr="00FC208E">
        <w:rPr>
          <w:rFonts w:ascii="Arial" w:hAnsi="Arial" w:cs="Arial"/>
          <w:b/>
          <w:color w:val="000000"/>
        </w:rPr>
        <w:t>20.76</w:t>
      </w:r>
    </w:p>
    <w:p w14:paraId="43DFDAD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4.08 = </w:t>
      </w:r>
      <w:r w:rsidRPr="00FC208E">
        <w:rPr>
          <w:rFonts w:ascii="Arial" w:hAnsi="Arial" w:cs="Arial"/>
          <w:b/>
          <w:color w:val="000000"/>
        </w:rPr>
        <w:t>1.632</w:t>
      </w:r>
    </w:p>
    <w:p w14:paraId="6A78119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1817008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1C806D8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F961" w14:textId="05F7408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F7C7" w14:textId="7972EBAE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3262" w14:textId="48C8695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5B011" w14:textId="4B7E4DF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5B667D1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07B8" w14:textId="21B99C3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10ADD" w14:textId="68AB856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AA538" w14:textId="172AD2C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1.632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FC29" w14:textId="60E52C3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20.76</w:t>
            </w:r>
          </w:p>
        </w:tc>
      </w:tr>
    </w:tbl>
    <w:p w14:paraId="6E6832D7" w14:textId="52DEAAA6" w:rsidR="00FC208E" w:rsidRPr="00FC208E" w:rsidRDefault="00FC208E" w:rsidP="00FC208E">
      <w:pPr>
        <w:rPr>
          <w:color w:val="000000"/>
          <w:sz w:val="22"/>
        </w:rPr>
      </w:pPr>
    </w:p>
    <w:p w14:paraId="112856E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C96A91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DA5B813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4D01E3E7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D52AF1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B24B48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Объект: 0052, Вариант 1 ПГР участка Карьерный 2026 год точный</w:t>
      </w:r>
    </w:p>
    <w:p w14:paraId="38051FC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E9633C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6026</w:t>
      </w:r>
    </w:p>
    <w:p w14:paraId="4364B46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6026 01, Бульдозер</w:t>
      </w:r>
    </w:p>
    <w:p w14:paraId="1DE7BCF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4FB50C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2C1825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19BDF0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4119CC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56FF66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BCE79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328C1C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01B291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0E26229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160EC3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57CC55B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242C760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8CDC595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1096659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2A2216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431748C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0A4533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3DE9D2C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1E57F01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5EC0A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90EB19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2B16231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4D76DE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8C055D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E88427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5886944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2CC404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045D49F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49FCE64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8.45</w:t>
      </w:r>
    </w:p>
    <w:p w14:paraId="45663CE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72000</w:t>
      </w:r>
    </w:p>
    <w:p w14:paraId="366C9A8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3D3147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26A1B89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8.45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0.0631</w:t>
      </w:r>
    </w:p>
    <w:p w14:paraId="7AA81E0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1 · 1 · 0.7 · 72000 · (1-0.8) = </w:t>
      </w:r>
      <w:r w:rsidRPr="00FC208E">
        <w:rPr>
          <w:rFonts w:ascii="Arial" w:hAnsi="Arial" w:cs="Arial"/>
          <w:b/>
          <w:color w:val="000000"/>
        </w:rPr>
        <w:t>1.161</w:t>
      </w:r>
    </w:p>
    <w:p w14:paraId="370DDF3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E1FEC7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0.0631</w:t>
      </w:r>
    </w:p>
    <w:p w14:paraId="48418EA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+ 1.161 = </w:t>
      </w:r>
      <w:r w:rsidRPr="00FC208E">
        <w:rPr>
          <w:rFonts w:ascii="Arial" w:hAnsi="Arial" w:cs="Arial"/>
          <w:b/>
          <w:color w:val="000000"/>
        </w:rPr>
        <w:t>1.16</w:t>
      </w:r>
    </w:p>
    <w:p w14:paraId="0FFFBB7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F174E9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1040327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1.16 = </w:t>
      </w:r>
      <w:r w:rsidRPr="00FC208E">
        <w:rPr>
          <w:rFonts w:ascii="Arial" w:hAnsi="Arial" w:cs="Arial"/>
          <w:b/>
          <w:color w:val="000000"/>
        </w:rPr>
        <w:t>0.464</w:t>
      </w:r>
    </w:p>
    <w:p w14:paraId="33BD6AB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0.0631 = </w:t>
      </w:r>
      <w:r w:rsidRPr="00FC208E">
        <w:rPr>
          <w:rFonts w:ascii="Arial" w:hAnsi="Arial" w:cs="Arial"/>
          <w:b/>
          <w:color w:val="000000"/>
        </w:rPr>
        <w:t>0.02524</w:t>
      </w:r>
    </w:p>
    <w:p w14:paraId="084B250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D62E939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6C3EC0B1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A3869" w14:textId="3E7329CE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2E7C4" w14:textId="6317A61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218F4" w14:textId="1D4AB90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1ED0" w14:textId="56A9667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49F737E3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426FD" w14:textId="2C27EC30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86F96" w14:textId="129CB66C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D7F65" w14:textId="210EFD9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0.02524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D1E7B" w14:textId="57225D3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0.464</w:t>
            </w:r>
          </w:p>
        </w:tc>
      </w:tr>
    </w:tbl>
    <w:p w14:paraId="43458CA1" w14:textId="5C5F1A5D" w:rsidR="00FC208E" w:rsidRPr="00FC208E" w:rsidRDefault="00FC208E" w:rsidP="00FC208E">
      <w:pPr>
        <w:rPr>
          <w:color w:val="000000"/>
          <w:sz w:val="22"/>
        </w:rPr>
      </w:pPr>
    </w:p>
    <w:p w14:paraId="4DB24B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1D10790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16D0B70D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6057333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295DB99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7B5253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6E98A3A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BFE1C6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6027</w:t>
      </w:r>
    </w:p>
    <w:p w14:paraId="6226AA0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6027 01, Экскаватор</w:t>
      </w:r>
    </w:p>
    <w:p w14:paraId="19ACB6A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3744BF3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4C811F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AC0C1F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25E223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357FD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61FD21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Погрузочные работы экскаваторами с объемом ковша 5м3 и более</w:t>
      </w:r>
    </w:p>
    <w:p w14:paraId="2D01915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Экскавация на отвале</w:t>
      </w:r>
    </w:p>
    <w:p w14:paraId="11A3358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Перерабатываемый материал: Горная порода</w:t>
      </w:r>
    </w:p>
    <w:p w14:paraId="3E6593D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Марка экскаватора: ЭКГ-5А</w:t>
      </w:r>
    </w:p>
    <w:p w14:paraId="12AD9B9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экскаваторов данной марки, шт., </w:t>
      </w:r>
      <w:r w:rsidRPr="00FC208E">
        <w:rPr>
          <w:b/>
          <w:i/>
          <w:color w:val="000000"/>
          <w:sz w:val="22"/>
        </w:rPr>
        <w:t xml:space="preserve">_KOLIV_ = </w:t>
      </w:r>
      <w:r w:rsidRPr="00FC208E">
        <w:rPr>
          <w:rFonts w:ascii="Arial" w:hAnsi="Arial" w:cs="Arial"/>
          <w:b/>
          <w:color w:val="000000"/>
        </w:rPr>
        <w:t>1</w:t>
      </w:r>
    </w:p>
    <w:p w14:paraId="1C73FF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Крепость горной массы по шкале М.М.Протодьяконова, </w:t>
      </w:r>
      <w:r w:rsidRPr="00FC208E">
        <w:rPr>
          <w:b/>
          <w:i/>
          <w:color w:val="000000"/>
          <w:sz w:val="22"/>
        </w:rPr>
        <w:t xml:space="preserve">KR1 = </w:t>
      </w:r>
      <w:r w:rsidRPr="00FC208E">
        <w:rPr>
          <w:rFonts w:ascii="Arial" w:hAnsi="Arial" w:cs="Arial"/>
          <w:b/>
          <w:color w:val="000000"/>
        </w:rPr>
        <w:t>10</w:t>
      </w:r>
    </w:p>
    <w:p w14:paraId="0ACAEB4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Уд. выделение пыли при экскавации породы, г/м3 (табл.3.1.9),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9.4</w:t>
      </w:r>
    </w:p>
    <w:p w14:paraId="75C13CB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71B4E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3AB7DF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393CD4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57445B9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3E96303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9665E6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1778981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36C08A5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перегружаемого материала экскаваторами данной марки, м3/час, </w:t>
      </w:r>
      <w:r w:rsidRPr="00FC208E">
        <w:rPr>
          <w:b/>
          <w:i/>
          <w:color w:val="000000"/>
          <w:sz w:val="22"/>
        </w:rPr>
        <w:t xml:space="preserve">VMAX = </w:t>
      </w:r>
      <w:r w:rsidRPr="00FC208E">
        <w:rPr>
          <w:rFonts w:ascii="Arial" w:hAnsi="Arial" w:cs="Arial"/>
          <w:b/>
          <w:color w:val="000000"/>
        </w:rPr>
        <w:t>3.05</w:t>
      </w:r>
    </w:p>
    <w:p w14:paraId="7431F72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Объем перегружаемого материала за год экскаваторами данной марки, м3/год, </w:t>
      </w:r>
      <w:r w:rsidRPr="00FC208E">
        <w:rPr>
          <w:b/>
          <w:i/>
          <w:color w:val="000000"/>
          <w:sz w:val="22"/>
        </w:rPr>
        <w:t xml:space="preserve">VGOD = </w:t>
      </w:r>
      <w:r w:rsidRPr="00FC208E">
        <w:rPr>
          <w:rFonts w:ascii="Arial" w:hAnsi="Arial" w:cs="Arial"/>
          <w:b/>
          <w:color w:val="000000"/>
        </w:rPr>
        <w:t>26000</w:t>
      </w:r>
    </w:p>
    <w:p w14:paraId="46F96F0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4E74041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2092CC0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277D12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BD2825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0FC170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(3.1.3),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_KOLIV_ · Q · VMAX · K3 · K5 · (1-NJ) / 3600 = </w:t>
      </w:r>
      <w:r w:rsidRPr="00FC208E">
        <w:rPr>
          <w:b/>
          <w:color w:val="000000"/>
        </w:rPr>
        <w:t xml:space="preserve">0.4 · 1 · 9.4 · 3.05 · 2 · 0.8 · (1-0.8) / 3600 = </w:t>
      </w:r>
      <w:r w:rsidRPr="00FC208E">
        <w:rPr>
          <w:rFonts w:ascii="Arial" w:hAnsi="Arial" w:cs="Arial"/>
          <w:b/>
          <w:color w:val="000000"/>
        </w:rPr>
        <w:t>0.00102</w:t>
      </w:r>
    </w:p>
    <w:p w14:paraId="33520AC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 (3.1.4),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Q · VGOD · K3SR · K5 · (1-NJ) · 10</w:t>
      </w:r>
      <w:r>
        <w:rPr>
          <w:b/>
          <w:i/>
          <w:color w:val="000000"/>
          <w:vertAlign w:val="superscript"/>
        </w:rPr>
        <w:t>-6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9.4 · 26000 · 1.2 · 0.8 · (1-0.8) · 10</w:t>
      </w:r>
      <w:r>
        <w:rPr>
          <w:b/>
          <w:color w:val="000000"/>
          <w:vertAlign w:val="superscript"/>
        </w:rPr>
        <w:t>-6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0.01877</w:t>
      </w:r>
    </w:p>
    <w:p w14:paraId="7D45A5E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E1D5CEA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78A1F835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D9192" w14:textId="78BC036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6378D" w14:textId="5FDAC9C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E7D4" w14:textId="677C996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36E0F" w14:textId="3216261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37EE6B1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3D362" w14:textId="1664F0B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9130D0" w14:textId="3972685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A9014" w14:textId="751A2B6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0.00102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6141F" w14:textId="0800A933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0.01877</w:t>
            </w:r>
          </w:p>
        </w:tc>
      </w:tr>
    </w:tbl>
    <w:p w14:paraId="478346A3" w14:textId="1C67D0C9" w:rsidR="00FC208E" w:rsidRPr="00FC208E" w:rsidRDefault="00FC208E" w:rsidP="00FC208E">
      <w:pPr>
        <w:rPr>
          <w:color w:val="000000"/>
          <w:sz w:val="22"/>
        </w:rPr>
      </w:pPr>
    </w:p>
    <w:p w14:paraId="32A4E08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72ACB61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28F55CE7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48A2A5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515E46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7907C29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FAB7DA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6028</w:t>
      </w:r>
    </w:p>
    <w:p w14:paraId="357DDDA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6028 01, Самосвал</w:t>
      </w:r>
    </w:p>
    <w:p w14:paraId="06F057E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121936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4EDB96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6DD623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85E4CC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052324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7F2474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транспортных работах</w:t>
      </w:r>
    </w:p>
    <w:p w14:paraId="2AAE0A7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грузоподъемность единицы автотранспорта: &gt;20 -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25 тонн</w:t>
      </w:r>
    </w:p>
    <w:p w14:paraId="4CADFE7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грузоподъемность (табл.3.3.1), </w:t>
      </w:r>
      <w:r w:rsidRPr="00FC208E">
        <w:rPr>
          <w:b/>
          <w:i/>
          <w:color w:val="000000"/>
          <w:sz w:val="22"/>
        </w:rPr>
        <w:t xml:space="preserve">C1 = </w:t>
      </w:r>
      <w:r w:rsidRPr="00FC208E">
        <w:rPr>
          <w:rFonts w:ascii="Arial" w:hAnsi="Arial" w:cs="Arial"/>
          <w:b/>
          <w:color w:val="000000"/>
        </w:rPr>
        <w:t>1.9</w:t>
      </w:r>
    </w:p>
    <w:p w14:paraId="400F38E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передвижения автотранспорта: &gt;10 -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&lt; =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20 км/час</w:t>
      </w:r>
    </w:p>
    <w:p w14:paraId="3A13FED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передвижения (табл.3.3.2), </w:t>
      </w:r>
      <w:r w:rsidRPr="00FC208E">
        <w:rPr>
          <w:b/>
          <w:i/>
          <w:color w:val="000000"/>
          <w:sz w:val="22"/>
        </w:rPr>
        <w:t xml:space="preserve">C2 = </w:t>
      </w:r>
      <w:r w:rsidRPr="00FC208E">
        <w:rPr>
          <w:rFonts w:ascii="Arial" w:hAnsi="Arial" w:cs="Arial"/>
          <w:b/>
          <w:color w:val="000000"/>
        </w:rPr>
        <w:t>2</w:t>
      </w:r>
    </w:p>
    <w:p w14:paraId="10F7186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Состояние дороги: Дорога со щебеночным покрытием, обработанная каким-либо пылеподавляющим раствором</w:t>
      </w:r>
    </w:p>
    <w:p w14:paraId="048715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состояние дороги (табл.3.3.3), </w:t>
      </w:r>
      <w:r w:rsidRPr="00FC208E">
        <w:rPr>
          <w:b/>
          <w:i/>
          <w:color w:val="000000"/>
          <w:sz w:val="22"/>
        </w:rPr>
        <w:t xml:space="preserve">C3 = </w:t>
      </w:r>
      <w:r w:rsidRPr="00FC208E">
        <w:rPr>
          <w:rFonts w:ascii="Arial" w:hAnsi="Arial" w:cs="Arial"/>
          <w:b/>
          <w:color w:val="000000"/>
        </w:rPr>
        <w:t>0.1</w:t>
      </w:r>
    </w:p>
    <w:p w14:paraId="075637E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автомашин, одновременно работающих в карьере,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10</w:t>
      </w:r>
    </w:p>
    <w:p w14:paraId="17945EA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продолжительность одной ходки в пределах промплощадки, км, </w:t>
      </w:r>
      <w:r w:rsidRPr="00FC208E">
        <w:rPr>
          <w:b/>
          <w:i/>
          <w:color w:val="000000"/>
          <w:sz w:val="22"/>
        </w:rPr>
        <w:t xml:space="preserve">L = </w:t>
      </w:r>
      <w:r w:rsidRPr="00FC208E">
        <w:rPr>
          <w:rFonts w:ascii="Arial" w:hAnsi="Arial" w:cs="Arial"/>
          <w:b/>
          <w:color w:val="000000"/>
        </w:rPr>
        <w:t>1</w:t>
      </w:r>
    </w:p>
    <w:p w14:paraId="448F118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Число ходок (туда + обратно) всего транспорта в час,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16</w:t>
      </w:r>
    </w:p>
    <w:p w14:paraId="7DD5EBE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долю пыли, уносимой в атмосферу, </w:t>
      </w:r>
      <w:r w:rsidRPr="00FC208E">
        <w:rPr>
          <w:b/>
          <w:i/>
          <w:color w:val="000000"/>
          <w:sz w:val="22"/>
        </w:rPr>
        <w:t xml:space="preserve">C7 = </w:t>
      </w:r>
      <w:r w:rsidRPr="00FC208E">
        <w:rPr>
          <w:rFonts w:ascii="Arial" w:hAnsi="Arial" w:cs="Arial"/>
          <w:b/>
          <w:color w:val="000000"/>
        </w:rPr>
        <w:t>0.01</w:t>
      </w:r>
    </w:p>
    <w:p w14:paraId="41D890C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Пылевыделение в атмосферу на 1 км пробега, г/км,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1450</w:t>
      </w:r>
    </w:p>
    <w:p w14:paraId="56D59F8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поверхностного слоя дороги,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083F37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увлажненность дороги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0.7</w:t>
      </w:r>
    </w:p>
    <w:p w14:paraId="3892E03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профиль поверхности материала на платформе, </w:t>
      </w:r>
      <w:r w:rsidRPr="00FC208E">
        <w:rPr>
          <w:b/>
          <w:i/>
          <w:color w:val="000000"/>
          <w:sz w:val="22"/>
        </w:rPr>
        <w:t xml:space="preserve">C4 = </w:t>
      </w:r>
      <w:r w:rsidRPr="00FC208E">
        <w:rPr>
          <w:rFonts w:ascii="Arial" w:hAnsi="Arial" w:cs="Arial"/>
          <w:b/>
          <w:color w:val="000000"/>
        </w:rPr>
        <w:t>1.45</w:t>
      </w:r>
    </w:p>
    <w:p w14:paraId="3D0513A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Наиболее характерная для данного района скорость ветра, м/с, </w:t>
      </w:r>
      <w:r w:rsidRPr="00FC208E">
        <w:rPr>
          <w:b/>
          <w:i/>
          <w:color w:val="000000"/>
          <w:sz w:val="22"/>
        </w:rPr>
        <w:t xml:space="preserve">V1 = </w:t>
      </w:r>
      <w:r w:rsidRPr="00FC208E">
        <w:rPr>
          <w:rFonts w:ascii="Arial" w:hAnsi="Arial" w:cs="Arial"/>
          <w:b/>
          <w:color w:val="000000"/>
        </w:rPr>
        <w:t>5</w:t>
      </w:r>
    </w:p>
    <w:p w14:paraId="6871E6E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скорость движения транспортного средства, км/час, </w:t>
      </w:r>
      <w:r w:rsidRPr="00FC208E">
        <w:rPr>
          <w:b/>
          <w:i/>
          <w:color w:val="000000"/>
          <w:sz w:val="22"/>
        </w:rPr>
        <w:t xml:space="preserve">V2 = </w:t>
      </w:r>
      <w:r w:rsidRPr="00FC208E">
        <w:rPr>
          <w:rFonts w:ascii="Arial" w:hAnsi="Arial" w:cs="Arial"/>
          <w:b/>
          <w:color w:val="000000"/>
        </w:rPr>
        <w:t>20</w:t>
      </w:r>
    </w:p>
    <w:p w14:paraId="55572F1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обдува, м/с, </w:t>
      </w:r>
      <w:r w:rsidRPr="00FC208E">
        <w:rPr>
          <w:b/>
          <w:i/>
          <w:color w:val="000000"/>
          <w:sz w:val="22"/>
        </w:rPr>
        <w:t xml:space="preserve">VOB = </w:t>
      </w:r>
      <w:r>
        <w:rPr>
          <w:b/>
          <w:i/>
          <w:color w:val="000000"/>
        </w:rPr>
        <w:t>(V1 · V2 / 3.6)</w:t>
      </w:r>
      <w:r>
        <w:rPr>
          <w:b/>
          <w:i/>
          <w:color w:val="000000"/>
          <w:vertAlign w:val="superscript"/>
        </w:rPr>
        <w:t>0.5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(5 · 20 / 3.6)</w:t>
      </w:r>
      <w:r>
        <w:rPr>
          <w:b/>
          <w:color w:val="000000"/>
          <w:vertAlign w:val="superscript"/>
        </w:rPr>
        <w:t>0.5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5.27</w:t>
      </w:r>
    </w:p>
    <w:p w14:paraId="1BDA398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скорость обдува материала в кузове (табл.3.3.4), </w:t>
      </w:r>
      <w:r w:rsidRPr="00FC208E">
        <w:rPr>
          <w:b/>
          <w:i/>
          <w:color w:val="000000"/>
          <w:sz w:val="22"/>
        </w:rPr>
        <w:t xml:space="preserve">C5 = </w:t>
      </w:r>
      <w:r w:rsidRPr="00FC208E">
        <w:rPr>
          <w:rFonts w:ascii="Arial" w:hAnsi="Arial" w:cs="Arial"/>
          <w:b/>
          <w:color w:val="000000"/>
        </w:rPr>
        <w:t>1.26</w:t>
      </w:r>
    </w:p>
    <w:p w14:paraId="0FB0094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Площадь открытой поверхности материала в кузове,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20</w:t>
      </w:r>
    </w:p>
    <w:p w14:paraId="02DD634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Перевозимый материал: Песчано-гравийная смесь (ПГС)</w:t>
      </w:r>
    </w:p>
    <w:p w14:paraId="2B6CE85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08E693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перевозимого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5</w:t>
      </w:r>
    </w:p>
    <w:p w14:paraId="47D617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перевозимого материала (табл.3.1.4), </w:t>
      </w:r>
      <w:r w:rsidRPr="00FC208E">
        <w:rPr>
          <w:b/>
          <w:i/>
          <w:color w:val="000000"/>
          <w:sz w:val="22"/>
        </w:rPr>
        <w:t xml:space="preserve">K5M = </w:t>
      </w:r>
      <w:r w:rsidRPr="00FC208E">
        <w:rPr>
          <w:rFonts w:ascii="Arial" w:hAnsi="Arial" w:cs="Arial"/>
          <w:b/>
          <w:color w:val="000000"/>
        </w:rPr>
        <w:t>0.7</w:t>
      </w:r>
    </w:p>
    <w:p w14:paraId="3D3919E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04EBB25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1C7093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04C4D1A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BBF5157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C3EBE5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4E57D9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94F93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(3.3.1),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(C1 · C2 · C3 · K5 · C7 · N · L · Q1 / 3600 + C4 · C5 · K5M · Q · S · N1) = </w:t>
      </w:r>
      <w:r w:rsidRPr="00FC208E">
        <w:rPr>
          <w:b/>
          <w:color w:val="000000"/>
        </w:rPr>
        <w:t xml:space="preserve">0.4 · (1.9 · 2 · 0.1 · 0.7 · 0.01 · 16 · 1 · 1450 / 3600 + 1.45 · 1.26 · 0.7 · 0.002 · 20 · 10) = </w:t>
      </w:r>
      <w:r w:rsidRPr="00FC208E">
        <w:rPr>
          <w:rFonts w:ascii="Arial" w:hAnsi="Arial" w:cs="Arial"/>
          <w:b/>
          <w:color w:val="000000"/>
        </w:rPr>
        <w:t>0.2115</w:t>
      </w:r>
    </w:p>
    <w:p w14:paraId="6C2639B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(3.3.2),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0.0864 · G · (365-(TSP + TD)) = </w:t>
      </w:r>
      <w:r w:rsidRPr="00FC208E">
        <w:rPr>
          <w:b/>
          <w:color w:val="000000"/>
        </w:rPr>
        <w:t xml:space="preserve">0.0864 · 0.2115 · (365-(60 + 60)) = </w:t>
      </w:r>
      <w:r w:rsidRPr="00FC208E">
        <w:rPr>
          <w:rFonts w:ascii="Arial" w:hAnsi="Arial" w:cs="Arial"/>
          <w:b/>
          <w:color w:val="000000"/>
        </w:rPr>
        <w:t>4.48</w:t>
      </w:r>
    </w:p>
    <w:p w14:paraId="3742F2E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7BEECAA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761C86A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DBDB" w14:textId="3F668B9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312E" w14:textId="5C05C7F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A9CA2" w14:textId="64D4493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7D469" w14:textId="3F095C3B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0958156A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1211" w14:textId="133A3FAE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8F39E" w14:textId="3CA9A43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694EB" w14:textId="530DC00D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0.2115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BCEC5" w14:textId="518D860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4.48</w:t>
            </w:r>
          </w:p>
        </w:tc>
      </w:tr>
    </w:tbl>
    <w:p w14:paraId="55C17EE4" w14:textId="3D5C2D3C" w:rsidR="00FC208E" w:rsidRPr="00FC208E" w:rsidRDefault="00FC208E" w:rsidP="00FC208E">
      <w:pPr>
        <w:rPr>
          <w:color w:val="000000"/>
          <w:sz w:val="22"/>
        </w:rPr>
      </w:pPr>
    </w:p>
    <w:p w14:paraId="41C8CF2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E4FFDA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91A100A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153C085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85D0C8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2F78243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05D507A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C4210A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6029</w:t>
      </w:r>
    </w:p>
    <w:p w14:paraId="076AC2D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6029 01, Разгрузка</w:t>
      </w:r>
    </w:p>
    <w:p w14:paraId="683CFD8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655976B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DCDD75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78C4BF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3BBE1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066B72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61AF34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47564B6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D34603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6368F27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48F9BE4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584017E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35D8C61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3AF54B0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0A4B86F7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C1E6F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771420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3651623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9C95D3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3DFEE74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122079D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12862B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0ED2A9D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3A25CB4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6530E54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64F420A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0F9494C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1BEB16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71A9F93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2F1C5FF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097C48C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4.22</w:t>
      </w:r>
    </w:p>
    <w:p w14:paraId="778C5D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36000</w:t>
      </w:r>
    </w:p>
    <w:p w14:paraId="619361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6E96BA3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28F4186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4.22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0.00315</w:t>
      </w:r>
    </w:p>
    <w:p w14:paraId="3A0F470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0.1 · 1 · 0.7 · 36000 · (1-0.8) = </w:t>
      </w:r>
      <w:r w:rsidRPr="00FC208E">
        <w:rPr>
          <w:rFonts w:ascii="Arial" w:hAnsi="Arial" w:cs="Arial"/>
          <w:b/>
          <w:color w:val="000000"/>
        </w:rPr>
        <w:t>0.0581</w:t>
      </w:r>
    </w:p>
    <w:p w14:paraId="5234F69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A69795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0.00315</w:t>
      </w:r>
    </w:p>
    <w:p w14:paraId="58E3FC4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+ 0.0581 = </w:t>
      </w:r>
      <w:r w:rsidRPr="00FC208E">
        <w:rPr>
          <w:rFonts w:ascii="Arial" w:hAnsi="Arial" w:cs="Arial"/>
          <w:b/>
          <w:color w:val="000000"/>
        </w:rPr>
        <w:t>0.0581</w:t>
      </w:r>
    </w:p>
    <w:p w14:paraId="7BF55C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CCCCEC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6FE293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0.0581 = </w:t>
      </w:r>
      <w:r w:rsidRPr="00FC208E">
        <w:rPr>
          <w:rFonts w:ascii="Arial" w:hAnsi="Arial" w:cs="Arial"/>
          <w:b/>
          <w:color w:val="000000"/>
        </w:rPr>
        <w:t>0.02324</w:t>
      </w:r>
    </w:p>
    <w:p w14:paraId="75F904C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0.00315 = </w:t>
      </w:r>
      <w:r w:rsidRPr="00FC208E">
        <w:rPr>
          <w:rFonts w:ascii="Arial" w:hAnsi="Arial" w:cs="Arial"/>
          <w:b/>
          <w:color w:val="000000"/>
        </w:rPr>
        <w:t>0.00126</w:t>
      </w:r>
    </w:p>
    <w:p w14:paraId="536793B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60673ED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1E75DF61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E01F0" w14:textId="2B075CB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D0C9B" w14:textId="547C8F1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8DE4" w14:textId="498AC23E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56022" w14:textId="6B4AB0A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BF21DEE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342AE" w14:textId="4273271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21E3C2" w14:textId="56AEE83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B3515" w14:textId="0F10019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05BE4" w14:textId="7419D5B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0.02324</w:t>
            </w:r>
          </w:p>
        </w:tc>
      </w:tr>
    </w:tbl>
    <w:p w14:paraId="14403D74" w14:textId="1E29DCB3" w:rsidR="00FC208E" w:rsidRPr="00FC208E" w:rsidRDefault="00FC208E" w:rsidP="00FC208E">
      <w:pPr>
        <w:rPr>
          <w:color w:val="000000"/>
          <w:sz w:val="22"/>
        </w:rPr>
      </w:pPr>
    </w:p>
    <w:p w14:paraId="2220256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F821D9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022666C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3E9841B2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618EED0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180EDC8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61BFD31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F3C5D0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6030</w:t>
      </w:r>
    </w:p>
    <w:p w14:paraId="5ACFC38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6030 01, Формирование отвала</w:t>
      </w:r>
    </w:p>
    <w:p w14:paraId="18EF5CC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C2509B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9CBF71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4909FF7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F51834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16886C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4EDA0B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A8A025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8A727D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59C5431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83743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7AF3E80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5EBD40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CF911A2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85D298B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7DE818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574835A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6CEBD48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66D3B08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79963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4D6AB16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165C025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41732F5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2AF25B4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27A9C7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19FAB7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5B8D4B7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7DC16D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4E57572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7909DA9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4.22</w:t>
      </w:r>
    </w:p>
    <w:p w14:paraId="7948116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36000</w:t>
      </w:r>
    </w:p>
    <w:p w14:paraId="01F7FCB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14EB677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530DDA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4.22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0.0315</w:t>
      </w:r>
    </w:p>
    <w:p w14:paraId="66AEF77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1 · 1 · 0.7 · 36000 · (1-0.8) = </w:t>
      </w:r>
      <w:r w:rsidRPr="00FC208E">
        <w:rPr>
          <w:rFonts w:ascii="Arial" w:hAnsi="Arial" w:cs="Arial"/>
          <w:b/>
          <w:color w:val="000000"/>
        </w:rPr>
        <w:t>0.581</w:t>
      </w:r>
    </w:p>
    <w:p w14:paraId="49578CE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1CE2BE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0.0315</w:t>
      </w:r>
    </w:p>
    <w:p w14:paraId="10FCBA6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+ 0.581 = </w:t>
      </w:r>
      <w:r w:rsidRPr="00FC208E">
        <w:rPr>
          <w:rFonts w:ascii="Arial" w:hAnsi="Arial" w:cs="Arial"/>
          <w:b/>
          <w:color w:val="000000"/>
        </w:rPr>
        <w:t>0.581</w:t>
      </w:r>
    </w:p>
    <w:p w14:paraId="32E2BB1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0F8048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361A0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0.581 = </w:t>
      </w:r>
      <w:r w:rsidRPr="00FC208E">
        <w:rPr>
          <w:rFonts w:ascii="Arial" w:hAnsi="Arial" w:cs="Arial"/>
          <w:b/>
          <w:color w:val="000000"/>
        </w:rPr>
        <w:t>0.2324</w:t>
      </w:r>
    </w:p>
    <w:p w14:paraId="2068CF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0.0315 = </w:t>
      </w:r>
      <w:r w:rsidRPr="00FC208E">
        <w:rPr>
          <w:rFonts w:ascii="Arial" w:hAnsi="Arial" w:cs="Arial"/>
          <w:b/>
          <w:color w:val="000000"/>
        </w:rPr>
        <w:t>0.0126</w:t>
      </w:r>
    </w:p>
    <w:p w14:paraId="1514A2E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FD5E362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824C98E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37B1F" w14:textId="46552620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71F1E" w14:textId="4BA475C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186FB" w14:textId="7F4789E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43728" w14:textId="7681E2E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350EE9E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809E1" w14:textId="22DED082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FC591" w14:textId="58F1CC0A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B3ACB" w14:textId="4F2D7A0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B65E6" w14:textId="1EAFCCB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0.2324</w:t>
            </w:r>
          </w:p>
        </w:tc>
      </w:tr>
    </w:tbl>
    <w:p w14:paraId="47049079" w14:textId="594E5935" w:rsidR="00FC208E" w:rsidRPr="00FC208E" w:rsidRDefault="00FC208E" w:rsidP="00FC208E">
      <w:pPr>
        <w:rPr>
          <w:color w:val="000000"/>
          <w:sz w:val="22"/>
        </w:rPr>
      </w:pPr>
    </w:p>
    <w:p w14:paraId="5E52835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37776B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4E962D5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4A398A75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3190A0B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5EEC522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7AFA715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C529E3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6031</w:t>
      </w:r>
    </w:p>
    <w:p w14:paraId="2918E28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6031 01, Хранение</w:t>
      </w:r>
    </w:p>
    <w:p w14:paraId="745982E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16E5F7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57191C3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68B5E68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EEF3C4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67BD8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E7E17F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7D836CF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1F5B38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1659667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5EDF0B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810C828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D2CE71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075551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65E3752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A1D578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091A1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2D2AB9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5AE3586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0597DF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3FF16BB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64CABA9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61094F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192418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680B0B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60C6D8C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411000</w:t>
      </w:r>
    </w:p>
    <w:p w14:paraId="20AF97B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0373E68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0009C2E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41F9D56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7A4154D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5C30A8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998514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0.1 · 0.002 · 411000 · (1-0.8) = </w:t>
      </w:r>
      <w:r w:rsidRPr="00FC208E">
        <w:rPr>
          <w:rFonts w:ascii="Arial" w:hAnsi="Arial" w:cs="Arial"/>
          <w:b/>
          <w:color w:val="000000"/>
        </w:rPr>
        <w:t>38.14</w:t>
      </w:r>
    </w:p>
    <w:p w14:paraId="78F5783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0.1 · 0.002 · 411000 · (365-(60 + 60)) · (1-0.8) = </w:t>
      </w:r>
      <w:r w:rsidRPr="00FC208E">
        <w:rPr>
          <w:rFonts w:ascii="Arial" w:hAnsi="Arial" w:cs="Arial"/>
          <w:b/>
          <w:color w:val="000000"/>
        </w:rPr>
        <w:t>484.4</w:t>
      </w:r>
    </w:p>
    <w:p w14:paraId="5FD172B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 + 38.14 = </w:t>
      </w:r>
      <w:r w:rsidRPr="00FC208E">
        <w:rPr>
          <w:rFonts w:ascii="Arial" w:hAnsi="Arial" w:cs="Arial"/>
          <w:b/>
          <w:color w:val="000000"/>
        </w:rPr>
        <w:t>38.14</w:t>
      </w:r>
    </w:p>
    <w:p w14:paraId="406D3A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+ 484.4 = </w:t>
      </w:r>
      <w:r w:rsidRPr="00FC208E">
        <w:rPr>
          <w:rFonts w:ascii="Arial" w:hAnsi="Arial" w:cs="Arial"/>
          <w:b/>
          <w:color w:val="000000"/>
        </w:rPr>
        <w:t>484.4</w:t>
      </w:r>
    </w:p>
    <w:p w14:paraId="3213E70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86700F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DA5FE0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484.4 = </w:t>
      </w:r>
      <w:r w:rsidRPr="00FC208E">
        <w:rPr>
          <w:rFonts w:ascii="Arial" w:hAnsi="Arial" w:cs="Arial"/>
          <w:b/>
          <w:color w:val="000000"/>
        </w:rPr>
        <w:t>193.8</w:t>
      </w:r>
    </w:p>
    <w:p w14:paraId="1DF9C3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38.14 = </w:t>
      </w:r>
      <w:r w:rsidRPr="00FC208E">
        <w:rPr>
          <w:rFonts w:ascii="Arial" w:hAnsi="Arial" w:cs="Arial"/>
          <w:b/>
          <w:color w:val="000000"/>
        </w:rPr>
        <w:t>15.26</w:t>
      </w:r>
    </w:p>
    <w:p w14:paraId="2E6C061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FD35D32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1732164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B55A6" w14:textId="778D48D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19F30" w14:textId="022FDF3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4E521" w14:textId="0192C73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70405" w14:textId="76F0CC4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9C6C6F3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9E558" w14:textId="09CB487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02814" w14:textId="56A7140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E4935" w14:textId="62B84FD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15.26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B23BC" w14:textId="53DC029C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193.8</w:t>
            </w:r>
          </w:p>
        </w:tc>
      </w:tr>
    </w:tbl>
    <w:p w14:paraId="2DC12B55" w14:textId="3A5CFF27" w:rsidR="00FC208E" w:rsidRPr="00FC208E" w:rsidRDefault="00FC208E" w:rsidP="00FC208E">
      <w:pPr>
        <w:rPr>
          <w:color w:val="000000"/>
          <w:sz w:val="22"/>
        </w:rPr>
      </w:pPr>
    </w:p>
    <w:p w14:paraId="1951D6F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5C362BD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38D4F461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310334F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5C4F982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5D6A1A07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3AF8F0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CD7458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4511657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539DC2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6032</w:t>
      </w:r>
    </w:p>
    <w:p w14:paraId="3BB074D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6032 01, Разгрузка</w:t>
      </w:r>
    </w:p>
    <w:p w14:paraId="412717E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BF02CB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81BAAB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502980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6BA2B4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FBE99D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1BB28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37D8499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559421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6749C9A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5E4855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0B6CC28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6CB8DC4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C229D8F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3FCD05C7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F45AD3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7451568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79FE5C3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5A9578C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04AF32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4EC4D89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6CB90D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390ED60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01A8097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77551F8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47C95E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668199B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7536C7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5BDA203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3F847F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Грузоподьемность одного автосамосвала свыше 10 т, коэффициент, </w:t>
      </w:r>
      <w:r w:rsidRPr="00FC208E">
        <w:rPr>
          <w:b/>
          <w:i/>
          <w:color w:val="000000"/>
          <w:sz w:val="22"/>
        </w:rPr>
        <w:t xml:space="preserve">K9 = </w:t>
      </w:r>
      <w:r w:rsidRPr="00FC208E">
        <w:rPr>
          <w:rFonts w:ascii="Arial" w:hAnsi="Arial" w:cs="Arial"/>
          <w:b/>
          <w:color w:val="000000"/>
        </w:rPr>
        <w:t>0.1</w:t>
      </w:r>
    </w:p>
    <w:p w14:paraId="0A5B404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4.22</w:t>
      </w:r>
    </w:p>
    <w:p w14:paraId="54AF5CA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36000</w:t>
      </w:r>
    </w:p>
    <w:p w14:paraId="770A74D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5D38BB0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Разгрузка</w:t>
      </w:r>
    </w:p>
    <w:p w14:paraId="5B7693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0.1 · 1 · 0.7 · 4.22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0.00315</w:t>
      </w:r>
    </w:p>
    <w:p w14:paraId="4BF940D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0.1 · 1 · 0.7 · 36000 · (1-0.8) = </w:t>
      </w:r>
      <w:r w:rsidRPr="00FC208E">
        <w:rPr>
          <w:rFonts w:ascii="Arial" w:hAnsi="Arial" w:cs="Arial"/>
          <w:b/>
          <w:color w:val="000000"/>
        </w:rPr>
        <w:t>0.0581</w:t>
      </w:r>
    </w:p>
    <w:p w14:paraId="23DEE34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697672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0.00315</w:t>
      </w:r>
    </w:p>
    <w:p w14:paraId="6D9B107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+ 0.0581 = </w:t>
      </w:r>
      <w:r w:rsidRPr="00FC208E">
        <w:rPr>
          <w:rFonts w:ascii="Arial" w:hAnsi="Arial" w:cs="Arial"/>
          <w:b/>
          <w:color w:val="000000"/>
        </w:rPr>
        <w:t>0.0581</w:t>
      </w:r>
    </w:p>
    <w:p w14:paraId="5A3D54C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EEBBB8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39408DD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0.0581 = </w:t>
      </w:r>
      <w:r w:rsidRPr="00FC208E">
        <w:rPr>
          <w:rFonts w:ascii="Arial" w:hAnsi="Arial" w:cs="Arial"/>
          <w:b/>
          <w:color w:val="000000"/>
        </w:rPr>
        <w:t>0.02324</w:t>
      </w:r>
    </w:p>
    <w:p w14:paraId="65F8C7F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0.00315 = </w:t>
      </w:r>
      <w:r w:rsidRPr="00FC208E">
        <w:rPr>
          <w:rFonts w:ascii="Arial" w:hAnsi="Arial" w:cs="Arial"/>
          <w:b/>
          <w:color w:val="000000"/>
        </w:rPr>
        <w:t>0.00126</w:t>
      </w:r>
    </w:p>
    <w:p w14:paraId="3ABD228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B8ED662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0176D63C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7230" w14:textId="4705664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FA05B" w14:textId="3531B19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7CC41" w14:textId="4E78016B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3A390" w14:textId="6CDB4BD9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2DB32F6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89EF56" w14:textId="4E2E1B85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FBA0A" w14:textId="59E29162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0FEF3" w14:textId="63F0552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B113" w14:textId="15FFE9B4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0.02324</w:t>
            </w:r>
          </w:p>
        </w:tc>
      </w:tr>
    </w:tbl>
    <w:p w14:paraId="1CB544E6" w14:textId="15B54FC5" w:rsidR="00FC208E" w:rsidRPr="00FC208E" w:rsidRDefault="00FC208E" w:rsidP="00FC208E">
      <w:pPr>
        <w:rPr>
          <w:color w:val="000000"/>
          <w:sz w:val="22"/>
        </w:rPr>
      </w:pPr>
    </w:p>
    <w:p w14:paraId="704E7F4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866844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51B6793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329875B3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6D37A63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DC21D0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0B2D311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B4CE33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6033</w:t>
      </w:r>
    </w:p>
    <w:p w14:paraId="25CA29E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6033 01, Формирование отвала</w:t>
      </w:r>
    </w:p>
    <w:p w14:paraId="2DBD954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06D8DA6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54E61E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C509E2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822B4E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328F88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45679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03297AB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BCE56B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679E5EE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1DF8CC7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3F1429D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30EF315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B1E8626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78D1B24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6CBF5E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Материал негранулирован. Коэффициент Ke принимается равным 1</w:t>
      </w:r>
    </w:p>
    <w:p w14:paraId="64768C4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2172FCC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0EF1BD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3154F1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7D9F614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434DD2B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2CB7D72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48FF5F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161E5D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7BC434F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13AD5C4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702C0B1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3F5254D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6FB3EE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4.22</w:t>
      </w:r>
    </w:p>
    <w:p w14:paraId="60D4992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36000</w:t>
      </w:r>
    </w:p>
    <w:p w14:paraId="1F42E11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21FC61F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675981B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4.22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0.0315</w:t>
      </w:r>
    </w:p>
    <w:p w14:paraId="0CFD73C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1 · 1 · 0.7 · 36000 · (1-0.8) = </w:t>
      </w:r>
      <w:r w:rsidRPr="00FC208E">
        <w:rPr>
          <w:rFonts w:ascii="Arial" w:hAnsi="Arial" w:cs="Arial"/>
          <w:b/>
          <w:color w:val="000000"/>
        </w:rPr>
        <w:t>0.581</w:t>
      </w:r>
    </w:p>
    <w:p w14:paraId="697CF98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60CCD9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0.0315</w:t>
      </w:r>
    </w:p>
    <w:p w14:paraId="3EBB77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+ 0.581 = </w:t>
      </w:r>
      <w:r w:rsidRPr="00FC208E">
        <w:rPr>
          <w:rFonts w:ascii="Arial" w:hAnsi="Arial" w:cs="Arial"/>
          <w:b/>
          <w:color w:val="000000"/>
        </w:rPr>
        <w:t>0.581</w:t>
      </w:r>
    </w:p>
    <w:p w14:paraId="57AEE80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153099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0C16BA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0.581 = </w:t>
      </w:r>
      <w:r w:rsidRPr="00FC208E">
        <w:rPr>
          <w:rFonts w:ascii="Arial" w:hAnsi="Arial" w:cs="Arial"/>
          <w:b/>
          <w:color w:val="000000"/>
        </w:rPr>
        <w:t>0.2324</w:t>
      </w:r>
    </w:p>
    <w:p w14:paraId="3070306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0.0315 = </w:t>
      </w:r>
      <w:r w:rsidRPr="00FC208E">
        <w:rPr>
          <w:rFonts w:ascii="Arial" w:hAnsi="Arial" w:cs="Arial"/>
          <w:b/>
          <w:color w:val="000000"/>
        </w:rPr>
        <w:t>0.0126</w:t>
      </w:r>
    </w:p>
    <w:p w14:paraId="34DDA28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D9E5EBB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2B6FB15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71E82" w14:textId="76F371C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A25C9" w14:textId="7460E650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87194" w14:textId="4470713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0146" w14:textId="28B32E7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4818438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358EF" w14:textId="57BA3BB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7951A" w14:textId="1E91165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FDCD6" w14:textId="3F122EE4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0.0126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7E825" w14:textId="379DB845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0.2324</w:t>
            </w:r>
          </w:p>
        </w:tc>
      </w:tr>
    </w:tbl>
    <w:p w14:paraId="67C206F0" w14:textId="38B307EF" w:rsidR="00FC208E" w:rsidRPr="00FC208E" w:rsidRDefault="00FC208E" w:rsidP="00FC208E">
      <w:pPr>
        <w:rPr>
          <w:color w:val="000000"/>
          <w:sz w:val="22"/>
        </w:rPr>
      </w:pPr>
    </w:p>
    <w:p w14:paraId="5CF9957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E242E01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55755D7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73182DD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1E0C0BB2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04E28F5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8C2F9D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1A0549A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F6DC16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6034</w:t>
      </w:r>
    </w:p>
    <w:p w14:paraId="6DCAB27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6034 01, Хранение</w:t>
      </w:r>
    </w:p>
    <w:p w14:paraId="36D6ADE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161A54C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945C15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5CBBD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AEC1EB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5C96A8E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0665CE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6BAFE6C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A36892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2.Статическое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хранение материала</w:t>
      </w:r>
    </w:p>
    <w:p w14:paraId="5EBCC03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3080256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1CABC1B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1D5726ED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E5729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0D53704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16B51DB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379875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0224014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270C545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3A3C71F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260F14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5E124C6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3EB1D1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08169C2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682187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1C50554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Поверхность пыления в плане, м2, </w:t>
      </w:r>
      <w:r w:rsidRPr="00FC208E">
        <w:rPr>
          <w:b/>
          <w:i/>
          <w:color w:val="000000"/>
          <w:sz w:val="22"/>
        </w:rPr>
        <w:t xml:space="preserve">S = </w:t>
      </w:r>
      <w:r w:rsidRPr="00FC208E">
        <w:rPr>
          <w:rFonts w:ascii="Arial" w:hAnsi="Arial" w:cs="Arial"/>
          <w:b/>
          <w:color w:val="000000"/>
        </w:rPr>
        <w:t>942000</w:t>
      </w:r>
    </w:p>
    <w:p w14:paraId="1A375D0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Kоэфф., учитывающий профиль поверхности складируемого материала, </w:t>
      </w:r>
      <w:r w:rsidRPr="00FC208E">
        <w:rPr>
          <w:b/>
          <w:i/>
          <w:color w:val="000000"/>
          <w:sz w:val="22"/>
        </w:rPr>
        <w:t xml:space="preserve">K6 = </w:t>
      </w:r>
      <w:r w:rsidRPr="00FC208E">
        <w:rPr>
          <w:rFonts w:ascii="Arial" w:hAnsi="Arial" w:cs="Arial"/>
          <w:b/>
          <w:color w:val="000000"/>
        </w:rPr>
        <w:t>1.45</w:t>
      </w:r>
    </w:p>
    <w:p w14:paraId="57E496A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Унос материала с 1 м2 фактической поверхности, г/м2*с (табл.3.1.1),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</w:t>
      </w:r>
    </w:p>
    <w:p w14:paraId="23C7D66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устойчивым снежным покровом, </w:t>
      </w:r>
      <w:r w:rsidRPr="00FC208E">
        <w:rPr>
          <w:b/>
          <w:i/>
          <w:color w:val="000000"/>
          <w:sz w:val="22"/>
        </w:rPr>
        <w:t xml:space="preserve">TSP = </w:t>
      </w:r>
      <w:r w:rsidRPr="00FC208E">
        <w:rPr>
          <w:rFonts w:ascii="Arial" w:hAnsi="Arial" w:cs="Arial"/>
          <w:b/>
          <w:color w:val="000000"/>
        </w:rPr>
        <w:t>60</w:t>
      </w:r>
    </w:p>
    <w:p w14:paraId="448F1A9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Продолжительность осадков в виде дождя, часов/год, </w:t>
      </w:r>
      <w:r w:rsidRPr="00FC208E">
        <w:rPr>
          <w:b/>
          <w:i/>
          <w:color w:val="000000"/>
          <w:sz w:val="22"/>
        </w:rPr>
        <w:t xml:space="preserve">TO = </w:t>
      </w:r>
      <w:r w:rsidRPr="00FC208E">
        <w:rPr>
          <w:rFonts w:ascii="Arial" w:hAnsi="Arial" w:cs="Arial"/>
          <w:b/>
          <w:color w:val="000000"/>
        </w:rPr>
        <w:t>720</w:t>
      </w:r>
    </w:p>
    <w:p w14:paraId="2273E55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дней с осадками в виде дождя в году, </w:t>
      </w:r>
      <w:r w:rsidRPr="00FC208E">
        <w:rPr>
          <w:b/>
          <w:i/>
          <w:color w:val="000000"/>
          <w:sz w:val="22"/>
        </w:rPr>
        <w:t xml:space="preserve">TD = </w:t>
      </w:r>
      <w:r w:rsidRPr="00FC208E">
        <w:rPr>
          <w:b/>
          <w:i/>
          <w:color w:val="000000"/>
        </w:rPr>
        <w:t xml:space="preserve">2 · TO / 24 = </w:t>
      </w:r>
      <w:r w:rsidRPr="00FC208E">
        <w:rPr>
          <w:b/>
          <w:color w:val="000000"/>
        </w:rPr>
        <w:t xml:space="preserve">2 · 720 / 24 = </w:t>
      </w:r>
      <w:r w:rsidRPr="00FC208E">
        <w:rPr>
          <w:rFonts w:ascii="Arial" w:hAnsi="Arial" w:cs="Arial"/>
          <w:b/>
          <w:color w:val="000000"/>
        </w:rPr>
        <w:t>60</w:t>
      </w:r>
    </w:p>
    <w:p w14:paraId="3F8B868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5200F91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(3.2.3), </w:t>
      </w:r>
      <w:r w:rsidRPr="00FC208E">
        <w:rPr>
          <w:b/>
          <w:i/>
          <w:color w:val="000000"/>
          <w:sz w:val="22"/>
        </w:rPr>
        <w:t xml:space="preserve">GC = </w:t>
      </w:r>
      <w:r w:rsidRPr="00FC208E">
        <w:rPr>
          <w:b/>
          <w:i/>
          <w:color w:val="000000"/>
        </w:rPr>
        <w:t xml:space="preserve">K3 · K4 · K5 · K6 · K7 · Q · S · (1-NJ) = </w:t>
      </w:r>
      <w:r w:rsidRPr="00FC208E">
        <w:rPr>
          <w:b/>
          <w:color w:val="000000"/>
        </w:rPr>
        <w:t xml:space="preserve">2 · 1 · 0.8 · 1.45 · 0.1 · 0.002 · 942000 · (1-0.8) = </w:t>
      </w:r>
      <w:r w:rsidRPr="00FC208E">
        <w:rPr>
          <w:rFonts w:ascii="Arial" w:hAnsi="Arial" w:cs="Arial"/>
          <w:b/>
          <w:color w:val="000000"/>
        </w:rPr>
        <w:t>87.4</w:t>
      </w:r>
    </w:p>
    <w:p w14:paraId="1355D2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(3.2.5),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0.0864 · K3SR · K4 · K5 · K6 · K7 · Q · S · (365-(TSP + TD)) · (1-NJ) = </w:t>
      </w:r>
      <w:r w:rsidRPr="00FC208E">
        <w:rPr>
          <w:b/>
          <w:color w:val="000000"/>
        </w:rPr>
        <w:t xml:space="preserve">0.0864 · 1.2 · 1 · 0.8 · 1.45 · 0.1 · 0.002 · 942000 · (365-(60 + 60)) · (1-0.8) = </w:t>
      </w:r>
      <w:r w:rsidRPr="00FC208E">
        <w:rPr>
          <w:rFonts w:ascii="Arial" w:hAnsi="Arial" w:cs="Arial"/>
          <w:b/>
          <w:color w:val="000000"/>
        </w:rPr>
        <w:t>1110.3</w:t>
      </w:r>
    </w:p>
    <w:p w14:paraId="23FCE6C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г/с (3.2.1, 3.2.2),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G + GC = </w:t>
      </w:r>
      <w:r w:rsidRPr="00FC208E">
        <w:rPr>
          <w:b/>
          <w:color w:val="000000"/>
        </w:rPr>
        <w:t xml:space="preserve">0 + 87.4 = </w:t>
      </w:r>
      <w:r w:rsidRPr="00FC208E">
        <w:rPr>
          <w:rFonts w:ascii="Arial" w:hAnsi="Arial" w:cs="Arial"/>
          <w:b/>
          <w:color w:val="000000"/>
        </w:rPr>
        <w:t>87.4</w:t>
      </w:r>
    </w:p>
    <w:p w14:paraId="19B928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+ 1110.3 = </w:t>
      </w:r>
      <w:r w:rsidRPr="00FC208E">
        <w:rPr>
          <w:rFonts w:ascii="Arial" w:hAnsi="Arial" w:cs="Arial"/>
          <w:b/>
          <w:color w:val="000000"/>
        </w:rPr>
        <w:t>1110.3</w:t>
      </w:r>
    </w:p>
    <w:p w14:paraId="552BC5A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FE071B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4E14BB1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1110.3 = </w:t>
      </w:r>
      <w:r w:rsidRPr="00FC208E">
        <w:rPr>
          <w:rFonts w:ascii="Arial" w:hAnsi="Arial" w:cs="Arial"/>
          <w:b/>
          <w:color w:val="000000"/>
        </w:rPr>
        <w:t>444.1</w:t>
      </w:r>
    </w:p>
    <w:p w14:paraId="6D5A07D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87.4 = </w:t>
      </w:r>
      <w:r w:rsidRPr="00FC208E">
        <w:rPr>
          <w:rFonts w:ascii="Arial" w:hAnsi="Arial" w:cs="Arial"/>
          <w:b/>
          <w:color w:val="000000"/>
        </w:rPr>
        <w:t>34.96</w:t>
      </w:r>
    </w:p>
    <w:p w14:paraId="15A5E13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F8A46E8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8B0739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47BE7" w14:textId="344F0A53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34D8" w14:textId="574BDAE8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219D5" w14:textId="1419DE6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5F8A4" w14:textId="3F770E3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6843C78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7E8C6" w14:textId="6A108436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9D542" w14:textId="16ACFA70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7434F" w14:textId="051066F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34.96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DEAC5" w14:textId="614AE81F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444.1</w:t>
            </w:r>
          </w:p>
        </w:tc>
      </w:tr>
    </w:tbl>
    <w:p w14:paraId="47441FA2" w14:textId="11B7D7AA" w:rsidR="00FC208E" w:rsidRPr="00FC208E" w:rsidRDefault="00FC208E" w:rsidP="00FC208E">
      <w:pPr>
        <w:rPr>
          <w:color w:val="000000"/>
          <w:sz w:val="22"/>
        </w:rPr>
      </w:pPr>
    </w:p>
    <w:p w14:paraId="298B2E5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4E8AB48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C5B51A1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D24ACB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D3076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417E176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A2FF8F3" w14:textId="22941961" w:rsidR="00FC208E" w:rsidRPr="0084310A" w:rsidRDefault="00FC208E" w:rsidP="00FC208E">
      <w:pPr>
        <w:rPr>
          <w:rFonts w:ascii="Courier New" w:hAnsi="Courier New" w:cs="Courier New"/>
          <w:color w:val="000000"/>
          <w:sz w:val="22"/>
          <w:lang w:val="kk-KZ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84310A">
        <w:rPr>
          <w:rFonts w:ascii="Courier New" w:hAnsi="Courier New" w:cs="Courier New"/>
          <w:color w:val="000000"/>
          <w:sz w:val="22"/>
          <w:lang w:val="kk-KZ"/>
        </w:rPr>
        <w:t>5</w:t>
      </w:r>
    </w:p>
    <w:p w14:paraId="0D917F6B" w14:textId="2466977F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84310A">
        <w:rPr>
          <w:rFonts w:ascii="Courier New" w:hAnsi="Courier New" w:cs="Courier New"/>
          <w:color w:val="000000"/>
          <w:sz w:val="22"/>
          <w:lang w:val="kk-KZ"/>
        </w:rPr>
        <w:t>5</w:t>
      </w:r>
      <w:r w:rsidRPr="00FC208E">
        <w:rPr>
          <w:rFonts w:ascii="Courier New" w:hAnsi="Courier New" w:cs="Courier New"/>
          <w:color w:val="000000"/>
          <w:sz w:val="22"/>
        </w:rPr>
        <w:t xml:space="preserve"> 01, Буровой станок</w:t>
      </w:r>
    </w:p>
    <w:p w14:paraId="0D7793B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463FE3C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7E9E43B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5BDE70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6911CF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1107840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E93F04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5E1ECDB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628BF9E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2</w:t>
      </w:r>
    </w:p>
    <w:p w14:paraId="14F2135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2</w:t>
      </w:r>
    </w:p>
    <w:p w14:paraId="71E2C28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FC208E">
        <w:rPr>
          <w:b/>
          <w:i/>
          <w:color w:val="000000"/>
          <w:sz w:val="22"/>
        </w:rPr>
        <w:t xml:space="preserve">_T_ = </w:t>
      </w:r>
      <w:r w:rsidRPr="00FC208E">
        <w:rPr>
          <w:rFonts w:ascii="Arial" w:hAnsi="Arial" w:cs="Arial"/>
          <w:b/>
          <w:color w:val="000000"/>
        </w:rPr>
        <w:t>8520</w:t>
      </w:r>
    </w:p>
    <w:p w14:paraId="5E97DED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&gt;12</w:t>
      </w:r>
    </w:p>
    <w:p w14:paraId="7909959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FC208E">
        <w:rPr>
          <w:b/>
          <w:i/>
          <w:color w:val="000000"/>
          <w:sz w:val="22"/>
        </w:rPr>
        <w:t xml:space="preserve">V = </w:t>
      </w:r>
      <w:r w:rsidRPr="00FC208E">
        <w:rPr>
          <w:rFonts w:ascii="Arial" w:hAnsi="Arial" w:cs="Arial"/>
          <w:b/>
          <w:color w:val="000000"/>
        </w:rPr>
        <w:t>0.44</w:t>
      </w:r>
    </w:p>
    <w:p w14:paraId="0A2AEBA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выбуриваемой породы и ее крепость (f)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: Плотно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магнетитовые роговики, f&gt;12</w:t>
      </w:r>
    </w:p>
    <w:p w14:paraId="7E358DA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5898DE9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выбуриваемого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69558AC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5A8A203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породы ,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кг/м3 (табл.3.4.2),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4.2</w:t>
      </w:r>
    </w:p>
    <w:p w14:paraId="6E7BB4F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6A7783A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6D17CDD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47901C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595F398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 одного станка, г/с (3.4.4),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V · Q · K5 / 3.6 = </w:t>
      </w:r>
      <w:r w:rsidRPr="00FC208E">
        <w:rPr>
          <w:b/>
          <w:color w:val="000000"/>
        </w:rPr>
        <w:t xml:space="preserve">0.4 · 0.44 · 4.2 · 0.8 / 3.6 = </w:t>
      </w:r>
      <w:r w:rsidRPr="00FC208E">
        <w:rPr>
          <w:rFonts w:ascii="Arial" w:hAnsi="Arial" w:cs="Arial"/>
          <w:b/>
          <w:color w:val="000000"/>
        </w:rPr>
        <w:t>0.1643</w:t>
      </w:r>
    </w:p>
    <w:p w14:paraId="53A2AC6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5.04</w:t>
      </w:r>
    </w:p>
    <w:p w14:paraId="698C316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G · N1 = </w:t>
      </w:r>
      <w:r w:rsidRPr="00FC208E">
        <w:rPr>
          <w:b/>
          <w:color w:val="000000"/>
        </w:rPr>
        <w:t xml:space="preserve">0.1643 · 2 = </w:t>
      </w:r>
      <w:r w:rsidRPr="00FC208E">
        <w:rPr>
          <w:rFonts w:ascii="Arial" w:hAnsi="Arial" w:cs="Arial"/>
          <w:b/>
          <w:color w:val="000000"/>
        </w:rPr>
        <w:t>0.3286</w:t>
      </w:r>
    </w:p>
    <w:p w14:paraId="5CAD0CD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M · N = </w:t>
      </w:r>
      <w:r w:rsidRPr="00FC208E">
        <w:rPr>
          <w:b/>
          <w:color w:val="000000"/>
        </w:rPr>
        <w:t xml:space="preserve">5.04 · 2 = </w:t>
      </w:r>
      <w:r w:rsidRPr="00FC208E">
        <w:rPr>
          <w:rFonts w:ascii="Arial" w:hAnsi="Arial" w:cs="Arial"/>
          <w:b/>
          <w:color w:val="000000"/>
        </w:rPr>
        <w:t>10.08</w:t>
      </w:r>
    </w:p>
    <w:p w14:paraId="07B03E1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45FC35B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5E5293C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79A34" w14:textId="20FCCA7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38A5D" w14:textId="1CF0B491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00AF1" w14:textId="594BD70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0B4BD" w14:textId="4D84CB6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90D8F0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71FB" w14:textId="483544D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9ABCE" w14:textId="3E9E5CD2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10755" w14:textId="5C5BBC07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30759" w14:textId="46494D4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10.08</w:t>
            </w:r>
          </w:p>
        </w:tc>
      </w:tr>
    </w:tbl>
    <w:p w14:paraId="54D94589" w14:textId="05269CD9" w:rsidR="00FC208E" w:rsidRPr="00FC208E" w:rsidRDefault="00FC208E" w:rsidP="00FC208E">
      <w:pPr>
        <w:rPr>
          <w:color w:val="000000"/>
          <w:sz w:val="22"/>
        </w:rPr>
      </w:pPr>
    </w:p>
    <w:p w14:paraId="6E29E42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0EC0B57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18E3882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606CFF6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51543B19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576060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029910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7AEB7EF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DE987F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6036</w:t>
      </w:r>
    </w:p>
    <w:p w14:paraId="3053B2C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6036 01, Взрывные работы</w:t>
      </w:r>
    </w:p>
    <w:p w14:paraId="762D9A9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E9C039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49926FF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0B66058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3E8F08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F46B2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0522C2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6A80531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Взрывчатое вещество: Граммонит, Аммонит ЖВ</w:t>
      </w:r>
    </w:p>
    <w:p w14:paraId="43E0383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FC208E">
        <w:rPr>
          <w:b/>
          <w:i/>
          <w:color w:val="000000"/>
          <w:sz w:val="22"/>
        </w:rPr>
        <w:t xml:space="preserve">A = </w:t>
      </w:r>
      <w:r w:rsidRPr="00FC208E">
        <w:rPr>
          <w:rFonts w:ascii="Arial" w:hAnsi="Arial" w:cs="Arial"/>
          <w:b/>
          <w:color w:val="000000"/>
        </w:rPr>
        <w:t>725</w:t>
      </w:r>
    </w:p>
    <w:p w14:paraId="0059821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FC208E">
        <w:rPr>
          <w:b/>
          <w:i/>
          <w:color w:val="000000"/>
          <w:sz w:val="22"/>
        </w:rPr>
        <w:t xml:space="preserve">AJ = </w:t>
      </w:r>
      <w:r w:rsidRPr="00FC208E">
        <w:rPr>
          <w:rFonts w:ascii="Arial" w:hAnsi="Arial" w:cs="Arial"/>
          <w:b/>
          <w:color w:val="000000"/>
        </w:rPr>
        <w:t>0.085</w:t>
      </w:r>
    </w:p>
    <w:p w14:paraId="58D3A6B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FC208E">
        <w:rPr>
          <w:b/>
          <w:i/>
          <w:color w:val="000000"/>
          <w:sz w:val="22"/>
        </w:rPr>
        <w:t xml:space="preserve">V = </w:t>
      </w:r>
      <w:r w:rsidRPr="00FC208E">
        <w:rPr>
          <w:rFonts w:ascii="Arial" w:hAnsi="Arial" w:cs="Arial"/>
          <w:b/>
          <w:color w:val="000000"/>
        </w:rPr>
        <w:t>21000</w:t>
      </w:r>
    </w:p>
    <w:p w14:paraId="29487A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FC208E">
        <w:rPr>
          <w:b/>
          <w:i/>
          <w:color w:val="000000"/>
          <w:sz w:val="22"/>
        </w:rPr>
        <w:t xml:space="preserve">VJ = </w:t>
      </w:r>
      <w:r w:rsidRPr="00FC208E">
        <w:rPr>
          <w:rFonts w:ascii="Arial" w:hAnsi="Arial" w:cs="Arial"/>
          <w:b/>
          <w:color w:val="000000"/>
        </w:rPr>
        <w:t>111.97</w:t>
      </w:r>
    </w:p>
    <w:p w14:paraId="3541480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&gt;14</w:t>
      </w:r>
    </w:p>
    <w:p w14:paraId="105FC8C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FC208E">
        <w:rPr>
          <w:b/>
          <w:i/>
          <w:color w:val="000000"/>
          <w:sz w:val="22"/>
        </w:rPr>
        <w:t xml:space="preserve">QN = </w:t>
      </w:r>
      <w:r w:rsidRPr="00FC208E">
        <w:rPr>
          <w:rFonts w:ascii="Arial" w:hAnsi="Arial" w:cs="Arial"/>
          <w:b/>
          <w:color w:val="000000"/>
        </w:rPr>
        <w:t>0.11</w:t>
      </w:r>
    </w:p>
    <w:p w14:paraId="24BF1E6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газоподавления, в долях единицы,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0</w:t>
      </w:r>
    </w:p>
    <w:p w14:paraId="74D63F9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0.8</w:t>
      </w:r>
    </w:p>
    <w:p w14:paraId="4A7076B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CD61655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5997A4D6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506E46C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04AB466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KOC · 0.16 · QN · V · (1-N1) / 1000 = </w:t>
      </w:r>
      <w:r w:rsidRPr="00FC208E">
        <w:rPr>
          <w:b/>
          <w:color w:val="000000"/>
        </w:rPr>
        <w:t xml:space="preserve">0.4 · 0.16 · 0.11 · 21000 · (1-0.8) / 1000 = </w:t>
      </w:r>
      <w:r w:rsidRPr="00FC208E">
        <w:rPr>
          <w:rFonts w:ascii="Arial" w:hAnsi="Arial" w:cs="Arial"/>
          <w:b/>
          <w:color w:val="000000"/>
        </w:rPr>
        <w:t>0.029568</w:t>
      </w:r>
    </w:p>
    <w:p w14:paraId="20CE8C0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г/с (3.5.6),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KOC · 0.16 · QN · VJ · (1-N1) · 1000 / 1200 = </w:t>
      </w:r>
      <w:r w:rsidRPr="00FC208E">
        <w:rPr>
          <w:b/>
          <w:color w:val="000000"/>
        </w:rPr>
        <w:t xml:space="preserve">0.4 · 0.16 · 0.11 · 111.97 · (1-0.8) · 1000 / 1200 = </w:t>
      </w:r>
      <w:r w:rsidRPr="00FC208E">
        <w:rPr>
          <w:rFonts w:ascii="Arial" w:hAnsi="Arial" w:cs="Arial"/>
          <w:b/>
          <w:color w:val="000000"/>
        </w:rPr>
        <w:t>0.13137813333</w:t>
      </w:r>
    </w:p>
    <w:p w14:paraId="074B90A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46EF56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64417D5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2AA024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0.014</w:t>
      </w:r>
    </w:p>
    <w:p w14:paraId="6146339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FC208E">
        <w:rPr>
          <w:b/>
          <w:i/>
          <w:color w:val="000000"/>
          <w:sz w:val="22"/>
        </w:rPr>
        <w:t xml:space="preserve">M1GOD = </w:t>
      </w:r>
      <w:r w:rsidRPr="00FC208E">
        <w:rPr>
          <w:b/>
          <w:i/>
          <w:color w:val="000000"/>
        </w:rPr>
        <w:t xml:space="preserve">Q · A · (1-N) = </w:t>
      </w:r>
      <w:r w:rsidRPr="00FC208E">
        <w:rPr>
          <w:b/>
          <w:color w:val="000000"/>
        </w:rPr>
        <w:t xml:space="preserve">0.014 · 725 · (1-0) = </w:t>
      </w:r>
      <w:r w:rsidRPr="00FC208E">
        <w:rPr>
          <w:rFonts w:ascii="Arial" w:hAnsi="Arial" w:cs="Arial"/>
          <w:b/>
          <w:color w:val="000000"/>
        </w:rPr>
        <w:t>10.15</w:t>
      </w:r>
    </w:p>
    <w:p w14:paraId="6B0A7C2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0.006</w:t>
      </w:r>
    </w:p>
    <w:p w14:paraId="5C44C6F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FC208E">
        <w:rPr>
          <w:b/>
          <w:i/>
          <w:color w:val="000000"/>
          <w:sz w:val="22"/>
        </w:rPr>
        <w:t xml:space="preserve">M2GOD = </w:t>
      </w:r>
      <w:r w:rsidRPr="00FC208E">
        <w:rPr>
          <w:b/>
          <w:i/>
          <w:color w:val="000000"/>
        </w:rPr>
        <w:t xml:space="preserve">Q1 · A = </w:t>
      </w:r>
      <w:r w:rsidRPr="00FC208E">
        <w:rPr>
          <w:b/>
          <w:color w:val="000000"/>
        </w:rPr>
        <w:t xml:space="preserve">0.006 · 725 = </w:t>
      </w:r>
      <w:r w:rsidRPr="00FC208E">
        <w:rPr>
          <w:rFonts w:ascii="Arial" w:hAnsi="Arial" w:cs="Arial"/>
          <w:b/>
          <w:color w:val="000000"/>
        </w:rPr>
        <w:t>4.35</w:t>
      </w:r>
    </w:p>
    <w:p w14:paraId="723C43A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1638132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15DDB682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275329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M1GOD + M2GOD = </w:t>
      </w:r>
      <w:r w:rsidRPr="00FC208E">
        <w:rPr>
          <w:b/>
          <w:color w:val="000000"/>
        </w:rPr>
        <w:t xml:space="preserve">10.15 + 4.35 = </w:t>
      </w:r>
      <w:r w:rsidRPr="00FC208E">
        <w:rPr>
          <w:rFonts w:ascii="Arial" w:hAnsi="Arial" w:cs="Arial"/>
          <w:b/>
          <w:color w:val="000000"/>
        </w:rPr>
        <w:t>14.5</w:t>
      </w:r>
    </w:p>
    <w:p w14:paraId="1A44D83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FC208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0.085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FC208E">
        <w:rPr>
          <w:rFonts w:ascii="Arial" w:hAnsi="Arial" w:cs="Arial"/>
          <w:b/>
          <w:color w:val="000000"/>
        </w:rPr>
        <w:t>0.992</w:t>
      </w:r>
    </w:p>
    <w:p w14:paraId="2D834B7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B990C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NOx из пылегазового облака, т/т (табл.3.5.1),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0.0025</w:t>
      </w:r>
    </w:p>
    <w:p w14:paraId="2397568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FC208E">
        <w:rPr>
          <w:b/>
          <w:i/>
          <w:color w:val="000000"/>
          <w:sz w:val="22"/>
        </w:rPr>
        <w:t xml:space="preserve">M1GOD = </w:t>
      </w:r>
      <w:r w:rsidRPr="00FC208E">
        <w:rPr>
          <w:b/>
          <w:i/>
          <w:color w:val="000000"/>
        </w:rPr>
        <w:t xml:space="preserve">Q · A · (1-N) = </w:t>
      </w:r>
      <w:r w:rsidRPr="00FC208E">
        <w:rPr>
          <w:b/>
          <w:color w:val="000000"/>
        </w:rPr>
        <w:t xml:space="preserve">0.0025 · 725 · (1-0) = </w:t>
      </w:r>
      <w:r w:rsidRPr="00FC208E">
        <w:rPr>
          <w:rFonts w:ascii="Arial" w:hAnsi="Arial" w:cs="Arial"/>
          <w:b/>
          <w:color w:val="000000"/>
        </w:rPr>
        <w:t>1.813</w:t>
      </w:r>
    </w:p>
    <w:p w14:paraId="51D31F4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NOx из взорванной горной породы, т/т (табл.3.5.1),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0.001</w:t>
      </w:r>
    </w:p>
    <w:p w14:paraId="1B5E3AC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FC208E">
        <w:rPr>
          <w:b/>
          <w:i/>
          <w:color w:val="000000"/>
          <w:sz w:val="22"/>
        </w:rPr>
        <w:t xml:space="preserve">M2GOD = </w:t>
      </w:r>
      <w:r w:rsidRPr="00FC208E">
        <w:rPr>
          <w:b/>
          <w:i/>
          <w:color w:val="000000"/>
        </w:rPr>
        <w:t xml:space="preserve">Q1 · A = </w:t>
      </w:r>
      <w:r w:rsidRPr="00FC208E">
        <w:rPr>
          <w:b/>
          <w:color w:val="000000"/>
        </w:rPr>
        <w:t xml:space="preserve">0.001 · 725 = </w:t>
      </w:r>
      <w:r w:rsidRPr="00FC208E">
        <w:rPr>
          <w:rFonts w:ascii="Arial" w:hAnsi="Arial" w:cs="Arial"/>
          <w:b/>
          <w:color w:val="000000"/>
        </w:rPr>
        <w:t>0.725</w:t>
      </w:r>
    </w:p>
    <w:p w14:paraId="015AF2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30B952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NOx при взрыве, т/год (3.5.1),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M1GOD + M2GOD = </w:t>
      </w:r>
      <w:r w:rsidRPr="00FC208E">
        <w:rPr>
          <w:b/>
          <w:color w:val="000000"/>
        </w:rPr>
        <w:t xml:space="preserve">1.813 + 0.725 = </w:t>
      </w:r>
      <w:r w:rsidRPr="00FC208E">
        <w:rPr>
          <w:rFonts w:ascii="Arial" w:hAnsi="Arial" w:cs="Arial"/>
          <w:b/>
          <w:color w:val="000000"/>
        </w:rPr>
        <w:t>2.54</w:t>
      </w:r>
    </w:p>
    <w:p w14:paraId="67DB900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 NOx, г/с (3.5.5), </w:t>
      </w:r>
      <w:r w:rsidRPr="00FC208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0.085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FC208E">
        <w:rPr>
          <w:rFonts w:ascii="Arial" w:hAnsi="Arial" w:cs="Arial"/>
          <w:b/>
          <w:color w:val="000000"/>
        </w:rPr>
        <w:t>0.177</w:t>
      </w:r>
    </w:p>
    <w:p w14:paraId="1082277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3B34C5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7F8E0DC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0B5B1C0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6343474D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3CF2A23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0.8 · M = </w:t>
      </w:r>
      <w:r w:rsidRPr="00FC208E">
        <w:rPr>
          <w:b/>
          <w:color w:val="000000"/>
        </w:rPr>
        <w:t xml:space="preserve">0.8 · 2.54 = </w:t>
      </w:r>
      <w:r w:rsidRPr="00FC208E">
        <w:rPr>
          <w:rFonts w:ascii="Arial" w:hAnsi="Arial" w:cs="Arial"/>
          <w:b/>
          <w:color w:val="000000"/>
        </w:rPr>
        <w:t>2.032</w:t>
      </w:r>
    </w:p>
    <w:p w14:paraId="00C273C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0.8 · G = </w:t>
      </w:r>
      <w:r w:rsidRPr="00FC208E">
        <w:rPr>
          <w:b/>
          <w:color w:val="000000"/>
        </w:rPr>
        <w:t xml:space="preserve">0.8 · 0.177 = </w:t>
      </w:r>
      <w:r w:rsidRPr="00FC208E">
        <w:rPr>
          <w:rFonts w:ascii="Arial" w:hAnsi="Arial" w:cs="Arial"/>
          <w:b/>
          <w:color w:val="000000"/>
        </w:rPr>
        <w:t>0.1416</w:t>
      </w:r>
    </w:p>
    <w:p w14:paraId="1BF97A5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B2C0A7E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0304 Азот (II) оксид (Азота оксид) (6)</w:t>
      </w:r>
    </w:p>
    <w:p w14:paraId="3EEF4D55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E2B30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Суммарное кол-во выбросов при взрыве, т/год (2.8),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0.13 · M = </w:t>
      </w:r>
      <w:r w:rsidRPr="00FC208E">
        <w:rPr>
          <w:b/>
          <w:color w:val="000000"/>
        </w:rPr>
        <w:t xml:space="preserve">0.13 · 2.54 = </w:t>
      </w:r>
      <w:r w:rsidRPr="00FC208E">
        <w:rPr>
          <w:rFonts w:ascii="Arial" w:hAnsi="Arial" w:cs="Arial"/>
          <w:b/>
          <w:color w:val="000000"/>
        </w:rPr>
        <w:t>0.3302</w:t>
      </w:r>
    </w:p>
    <w:p w14:paraId="45BD206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(2.8),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0.13 · G = </w:t>
      </w:r>
      <w:r w:rsidRPr="00FC208E">
        <w:rPr>
          <w:b/>
          <w:color w:val="000000"/>
        </w:rPr>
        <w:t xml:space="preserve">0.13 · 0.177 = </w:t>
      </w:r>
      <w:r w:rsidRPr="00FC208E">
        <w:rPr>
          <w:rFonts w:ascii="Arial" w:hAnsi="Arial" w:cs="Arial"/>
          <w:b/>
          <w:color w:val="000000"/>
        </w:rPr>
        <w:t>0.02301</w:t>
      </w:r>
    </w:p>
    <w:p w14:paraId="0150264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FACDB33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3B40741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82349" w14:textId="32B2FBF0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EA7B9" w14:textId="1777EEA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535F5" w14:textId="6F0AFC3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3B1FF" w14:textId="137AC6B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0A422BF2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67830" w14:textId="279C8A7A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DB2A4" w14:textId="3B794090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F1F3" w14:textId="35AEB0C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0.1416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0F635" w14:textId="09C07B5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2.032</w:t>
            </w:r>
          </w:p>
        </w:tc>
      </w:tr>
      <w:tr w:rsidR="00FC208E" w14:paraId="54C4E90C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AFF76" w14:textId="212D521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723EA" w14:textId="62B3294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99DE1" w14:textId="0E444CDC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0.02301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A7A5C" w14:textId="6D455E40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0.3302</w:t>
            </w:r>
          </w:p>
        </w:tc>
      </w:tr>
      <w:tr w:rsidR="00FC208E" w14:paraId="13F3914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9BCD8" w14:textId="0219B687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E7B78" w14:textId="2F7C091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36BA1" w14:textId="4474E1F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0.992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4F2CD" w14:textId="530CA255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14.5</w:t>
            </w:r>
          </w:p>
        </w:tc>
      </w:tr>
      <w:tr w:rsidR="00FC208E" w14:paraId="4561050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6921" w14:textId="360A90F2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0D00DD" w14:textId="4E675E9E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6EB17" w14:textId="6EA5B0E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0.13137813333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8BCD" w14:textId="6580A87E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0.029568</w:t>
            </w:r>
          </w:p>
        </w:tc>
      </w:tr>
    </w:tbl>
    <w:p w14:paraId="355BF491" w14:textId="13CCDF7D" w:rsidR="00FC208E" w:rsidRPr="00FC208E" w:rsidRDefault="00FC208E" w:rsidP="00FC208E">
      <w:pPr>
        <w:rPr>
          <w:color w:val="000000"/>
          <w:sz w:val="22"/>
        </w:rPr>
      </w:pPr>
    </w:p>
    <w:p w14:paraId="134B411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7E3928D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0B3926C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FE9508C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78DEE792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70ED83E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6DF0E86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77D9019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ABB706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6037</w:t>
      </w:r>
    </w:p>
    <w:p w14:paraId="3B18812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6037 01, Взрывные работы</w:t>
      </w:r>
    </w:p>
    <w:p w14:paraId="7EB6730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5FBD8C9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3DED96C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1994EAF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3E1EBE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0F25C59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9CD2CC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загрязняющих веществ при взрывных работах</w:t>
      </w:r>
    </w:p>
    <w:p w14:paraId="25CEC8C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Взрывчатое вещество: Граммонит, Аммонит ЖВ</w:t>
      </w:r>
    </w:p>
    <w:p w14:paraId="1224410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данной марки, т/год, </w:t>
      </w:r>
      <w:r w:rsidRPr="00FC208E">
        <w:rPr>
          <w:b/>
          <w:i/>
          <w:color w:val="000000"/>
          <w:sz w:val="22"/>
        </w:rPr>
        <w:t xml:space="preserve">A = </w:t>
      </w:r>
      <w:r w:rsidRPr="00FC208E">
        <w:rPr>
          <w:rFonts w:ascii="Arial" w:hAnsi="Arial" w:cs="Arial"/>
          <w:b/>
          <w:color w:val="000000"/>
        </w:rPr>
        <w:t>2140</w:t>
      </w:r>
    </w:p>
    <w:p w14:paraId="61C63A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взорванного взрывчатого вещества за один массовый взрыв, т, </w:t>
      </w:r>
      <w:r w:rsidRPr="00FC208E">
        <w:rPr>
          <w:b/>
          <w:i/>
          <w:color w:val="000000"/>
          <w:sz w:val="22"/>
        </w:rPr>
        <w:t xml:space="preserve">AJ = </w:t>
      </w:r>
      <w:r w:rsidRPr="00FC208E">
        <w:rPr>
          <w:rFonts w:ascii="Arial" w:hAnsi="Arial" w:cs="Arial"/>
          <w:b/>
          <w:color w:val="000000"/>
        </w:rPr>
        <w:t>0.251</w:t>
      </w:r>
    </w:p>
    <w:p w14:paraId="069A400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Объем взорванной горной породы, м3/год, </w:t>
      </w:r>
      <w:r w:rsidRPr="00FC208E">
        <w:rPr>
          <w:b/>
          <w:i/>
          <w:color w:val="000000"/>
          <w:sz w:val="22"/>
        </w:rPr>
        <w:t xml:space="preserve">V = </w:t>
      </w:r>
      <w:r w:rsidRPr="00FC208E">
        <w:rPr>
          <w:rFonts w:ascii="Arial" w:hAnsi="Arial" w:cs="Arial"/>
          <w:b/>
          <w:color w:val="000000"/>
        </w:rPr>
        <w:t>26000</w:t>
      </w:r>
    </w:p>
    <w:p w14:paraId="4F656AC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объем взорванной горной породы за один массовый взрыв, м3, </w:t>
      </w:r>
      <w:r w:rsidRPr="00FC208E">
        <w:rPr>
          <w:b/>
          <w:i/>
          <w:color w:val="000000"/>
          <w:sz w:val="22"/>
        </w:rPr>
        <w:t xml:space="preserve">VJ = </w:t>
      </w:r>
      <w:r w:rsidRPr="00FC208E">
        <w:rPr>
          <w:rFonts w:ascii="Arial" w:hAnsi="Arial" w:cs="Arial"/>
          <w:b/>
          <w:color w:val="000000"/>
        </w:rPr>
        <w:t>111.2</w:t>
      </w:r>
    </w:p>
    <w:p w14:paraId="17424AF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&gt;14</w:t>
      </w:r>
    </w:p>
    <w:p w14:paraId="6F01EBD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пылевыделение, кг/м3 взорванной породы (табл.3.5.2), </w:t>
      </w:r>
      <w:r w:rsidRPr="00FC208E">
        <w:rPr>
          <w:b/>
          <w:i/>
          <w:color w:val="000000"/>
          <w:sz w:val="22"/>
        </w:rPr>
        <w:t xml:space="preserve">QN = </w:t>
      </w:r>
      <w:r w:rsidRPr="00FC208E">
        <w:rPr>
          <w:rFonts w:ascii="Arial" w:hAnsi="Arial" w:cs="Arial"/>
          <w:b/>
          <w:color w:val="000000"/>
        </w:rPr>
        <w:t>0.11</w:t>
      </w:r>
    </w:p>
    <w:p w14:paraId="4505F3D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газоподавления, в долях единицы,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0</w:t>
      </w:r>
    </w:p>
    <w:p w14:paraId="394F337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0.8</w:t>
      </w:r>
    </w:p>
    <w:p w14:paraId="1E7A1F9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5C2EF7C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FC208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21A7F08D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9C9211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70ED196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Валовый, т/год (3.5.4),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KOC · 0.16 · QN · V · (1-N1) / 1000 = </w:t>
      </w:r>
      <w:r w:rsidRPr="00FC208E">
        <w:rPr>
          <w:b/>
          <w:color w:val="000000"/>
        </w:rPr>
        <w:t xml:space="preserve">0.4 · 0.16 · 0.11 · 26000 · (1-0.8) / 1000 = </w:t>
      </w:r>
      <w:r w:rsidRPr="00FC208E">
        <w:rPr>
          <w:rFonts w:ascii="Arial" w:hAnsi="Arial" w:cs="Arial"/>
          <w:b/>
          <w:color w:val="000000"/>
        </w:rPr>
        <w:t>0.036608</w:t>
      </w:r>
    </w:p>
    <w:p w14:paraId="4226D04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г/с (3.5.6),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KOC · 0.16 · QN · VJ · (1-N1) · 1000 / 1200 = </w:t>
      </w:r>
      <w:r w:rsidRPr="00FC208E">
        <w:rPr>
          <w:b/>
          <w:color w:val="000000"/>
        </w:rPr>
        <w:t xml:space="preserve">0.4 · 0.16 · 0.11 · 111.2 · (1-0.8) · 1000 / 1200 = </w:t>
      </w:r>
      <w:r w:rsidRPr="00FC208E">
        <w:rPr>
          <w:rFonts w:ascii="Arial" w:hAnsi="Arial" w:cs="Arial"/>
          <w:b/>
          <w:color w:val="000000"/>
        </w:rPr>
        <w:t>0.13047466667</w:t>
      </w:r>
    </w:p>
    <w:p w14:paraId="18CE506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7F119A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Крепость породы: &gt;14</w:t>
      </w:r>
    </w:p>
    <w:p w14:paraId="03897ED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1A636F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СО из пылегазового облака, т/т (табл.3.5.1),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0.014</w:t>
      </w:r>
    </w:p>
    <w:p w14:paraId="3D4A5FB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FC208E">
        <w:rPr>
          <w:b/>
          <w:i/>
          <w:color w:val="000000"/>
          <w:sz w:val="22"/>
        </w:rPr>
        <w:t xml:space="preserve">M1GOD = </w:t>
      </w:r>
      <w:r w:rsidRPr="00FC208E">
        <w:rPr>
          <w:b/>
          <w:i/>
          <w:color w:val="000000"/>
        </w:rPr>
        <w:t xml:space="preserve">Q · A · (1-N) = </w:t>
      </w:r>
      <w:r w:rsidRPr="00FC208E">
        <w:rPr>
          <w:b/>
          <w:color w:val="000000"/>
        </w:rPr>
        <w:t xml:space="preserve">0.014 · 2140 · (1-0) = </w:t>
      </w:r>
      <w:r w:rsidRPr="00FC208E">
        <w:rPr>
          <w:rFonts w:ascii="Arial" w:hAnsi="Arial" w:cs="Arial"/>
          <w:b/>
          <w:color w:val="000000"/>
        </w:rPr>
        <w:t>29.96</w:t>
      </w:r>
    </w:p>
    <w:p w14:paraId="0CFD539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CO из взорванной горной породы, т/т (табл.3.5.1),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0.006</w:t>
      </w:r>
    </w:p>
    <w:p w14:paraId="5D38FD3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FC208E">
        <w:rPr>
          <w:b/>
          <w:i/>
          <w:color w:val="000000"/>
          <w:sz w:val="22"/>
        </w:rPr>
        <w:t xml:space="preserve">M2GOD = </w:t>
      </w:r>
      <w:r w:rsidRPr="00FC208E">
        <w:rPr>
          <w:b/>
          <w:i/>
          <w:color w:val="000000"/>
        </w:rPr>
        <w:t xml:space="preserve">Q1 · A = </w:t>
      </w:r>
      <w:r w:rsidRPr="00FC208E">
        <w:rPr>
          <w:b/>
          <w:color w:val="000000"/>
        </w:rPr>
        <w:t xml:space="preserve">0.006 · 2140 = </w:t>
      </w:r>
      <w:r w:rsidRPr="00FC208E">
        <w:rPr>
          <w:rFonts w:ascii="Arial" w:hAnsi="Arial" w:cs="Arial"/>
          <w:b/>
          <w:color w:val="000000"/>
        </w:rPr>
        <w:t>12.84</w:t>
      </w:r>
    </w:p>
    <w:p w14:paraId="13F6787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9AB047F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0337 Углерод оксид (Окись углерода, Угарный газ) (584)</w:t>
      </w:r>
    </w:p>
    <w:p w14:paraId="22175B28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3DB3FE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(3.5.1),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M1GOD + M2GOD = </w:t>
      </w:r>
      <w:r w:rsidRPr="00FC208E">
        <w:rPr>
          <w:b/>
          <w:color w:val="000000"/>
        </w:rPr>
        <w:t xml:space="preserve">29.96 + 12.84 = </w:t>
      </w:r>
      <w:r w:rsidRPr="00FC208E">
        <w:rPr>
          <w:rFonts w:ascii="Arial" w:hAnsi="Arial" w:cs="Arial"/>
          <w:b/>
          <w:color w:val="000000"/>
        </w:rPr>
        <w:t>42.8</w:t>
      </w:r>
    </w:p>
    <w:p w14:paraId="61AED53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(3.5.5), </w:t>
      </w:r>
      <w:r w:rsidRPr="00FC208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0.014 · 0.251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FC208E">
        <w:rPr>
          <w:rFonts w:ascii="Arial" w:hAnsi="Arial" w:cs="Arial"/>
          <w:b/>
          <w:color w:val="000000"/>
        </w:rPr>
        <w:t>2.93</w:t>
      </w:r>
    </w:p>
    <w:p w14:paraId="683E3DE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1B0E78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NOx из пылегазового облака, т/т (табл.3.5.1),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0.0025</w:t>
      </w:r>
    </w:p>
    <w:p w14:paraId="29FF65E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 с пылегазовым облаком при производстве взрыва, т/год (3.5.2), </w:t>
      </w:r>
      <w:r w:rsidRPr="00FC208E">
        <w:rPr>
          <w:b/>
          <w:i/>
          <w:color w:val="000000"/>
          <w:sz w:val="22"/>
        </w:rPr>
        <w:t xml:space="preserve">M1GOD = </w:t>
      </w:r>
      <w:r w:rsidRPr="00FC208E">
        <w:rPr>
          <w:b/>
          <w:i/>
          <w:color w:val="000000"/>
        </w:rPr>
        <w:t xml:space="preserve">Q · A · (1-N) = </w:t>
      </w:r>
      <w:r w:rsidRPr="00FC208E">
        <w:rPr>
          <w:b/>
          <w:color w:val="000000"/>
        </w:rPr>
        <w:t xml:space="preserve">0.0025 · 2140 · (1-0) = </w:t>
      </w:r>
      <w:r w:rsidRPr="00FC208E">
        <w:rPr>
          <w:rFonts w:ascii="Arial" w:hAnsi="Arial" w:cs="Arial"/>
          <w:b/>
          <w:color w:val="000000"/>
        </w:rPr>
        <w:t>5.35</w:t>
      </w:r>
    </w:p>
    <w:p w14:paraId="6CB7EB5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выделение NOx из взорванной горной породы, т/т (табл.3.5.1), </w:t>
      </w:r>
      <w:r w:rsidRPr="00FC208E">
        <w:rPr>
          <w:b/>
          <w:i/>
          <w:color w:val="000000"/>
          <w:sz w:val="22"/>
        </w:rPr>
        <w:t xml:space="preserve">Q1 = </w:t>
      </w:r>
      <w:r w:rsidRPr="00FC208E">
        <w:rPr>
          <w:rFonts w:ascii="Arial" w:hAnsi="Arial" w:cs="Arial"/>
          <w:b/>
          <w:color w:val="000000"/>
        </w:rPr>
        <w:t>0.001</w:t>
      </w:r>
    </w:p>
    <w:p w14:paraId="42A45D2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Кол-во выбросов, постепенно выделяющихся в атмосферу из взорванной горной породы, т/год (3.5.3), </w:t>
      </w:r>
      <w:r w:rsidRPr="00FC208E">
        <w:rPr>
          <w:b/>
          <w:i/>
          <w:color w:val="000000"/>
          <w:sz w:val="22"/>
        </w:rPr>
        <w:t xml:space="preserve">M2GOD = </w:t>
      </w:r>
      <w:r w:rsidRPr="00FC208E">
        <w:rPr>
          <w:b/>
          <w:i/>
          <w:color w:val="000000"/>
        </w:rPr>
        <w:t xml:space="preserve">Q1 · A = </w:t>
      </w:r>
      <w:r w:rsidRPr="00FC208E">
        <w:rPr>
          <w:b/>
          <w:color w:val="000000"/>
        </w:rPr>
        <w:t xml:space="preserve">0.001 · 2140 = </w:t>
      </w:r>
      <w:r w:rsidRPr="00FC208E">
        <w:rPr>
          <w:rFonts w:ascii="Arial" w:hAnsi="Arial" w:cs="Arial"/>
          <w:b/>
          <w:color w:val="000000"/>
        </w:rPr>
        <w:t>2.14</w:t>
      </w:r>
    </w:p>
    <w:p w14:paraId="672DAEF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B4E483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NOx при взрыве, т/год (3.5.1),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M1GOD + M2GOD = </w:t>
      </w:r>
      <w:r w:rsidRPr="00FC208E">
        <w:rPr>
          <w:b/>
          <w:color w:val="000000"/>
        </w:rPr>
        <w:t xml:space="preserve">5.35 + 2.14 = </w:t>
      </w:r>
      <w:r w:rsidRPr="00FC208E">
        <w:rPr>
          <w:rFonts w:ascii="Arial" w:hAnsi="Arial" w:cs="Arial"/>
          <w:b/>
          <w:color w:val="000000"/>
        </w:rPr>
        <w:t>7.49</w:t>
      </w:r>
    </w:p>
    <w:p w14:paraId="6924B6A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 NOx, г/с (3.5.5), </w:t>
      </w:r>
      <w:r w:rsidRPr="00FC208E">
        <w:rPr>
          <w:b/>
          <w:i/>
          <w:color w:val="000000"/>
          <w:sz w:val="22"/>
        </w:rPr>
        <w:t xml:space="preserve">G = </w:t>
      </w:r>
      <w:r>
        <w:rPr>
          <w:b/>
          <w:i/>
          <w:color w:val="000000"/>
        </w:rPr>
        <w:t>Q · AJ · (1-N)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1200 = </w:t>
      </w:r>
      <w:r>
        <w:rPr>
          <w:b/>
          <w:color w:val="000000"/>
        </w:rPr>
        <w:t>0.0025 · 0.251 · (1-0)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1200 = </w:t>
      </w:r>
      <w:r w:rsidRPr="00FC208E">
        <w:rPr>
          <w:rFonts w:ascii="Arial" w:hAnsi="Arial" w:cs="Arial"/>
          <w:b/>
          <w:color w:val="000000"/>
        </w:rPr>
        <w:t>0.523</w:t>
      </w:r>
    </w:p>
    <w:p w14:paraId="652E933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7C14476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трансформации оксидов азота, получаем:</w:t>
      </w:r>
    </w:p>
    <w:p w14:paraId="3342BF8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60DECC99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0A04ABCF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3D5D03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(2.7),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0.8 · M = </w:t>
      </w:r>
      <w:r w:rsidRPr="00FC208E">
        <w:rPr>
          <w:b/>
          <w:color w:val="000000"/>
        </w:rPr>
        <w:t xml:space="preserve">0.8 · 7.49 = </w:t>
      </w:r>
      <w:r w:rsidRPr="00FC208E">
        <w:rPr>
          <w:rFonts w:ascii="Arial" w:hAnsi="Arial" w:cs="Arial"/>
          <w:b/>
          <w:color w:val="000000"/>
        </w:rPr>
        <w:t>5.992</w:t>
      </w:r>
    </w:p>
    <w:p w14:paraId="6CB1DB7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(2.7),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0.8 · G = </w:t>
      </w:r>
      <w:r w:rsidRPr="00FC208E">
        <w:rPr>
          <w:b/>
          <w:color w:val="000000"/>
        </w:rPr>
        <w:t xml:space="preserve">0.8 · 0.523 = </w:t>
      </w:r>
      <w:r w:rsidRPr="00FC208E">
        <w:rPr>
          <w:rFonts w:ascii="Arial" w:hAnsi="Arial" w:cs="Arial"/>
          <w:b/>
          <w:color w:val="000000"/>
        </w:rPr>
        <w:t>0.4184</w:t>
      </w:r>
    </w:p>
    <w:p w14:paraId="0A21FC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EBA9CA3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0304 Азот (II) оксид (Азота оксид) (6)</w:t>
      </w:r>
    </w:p>
    <w:p w14:paraId="3602DDBB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A5D2F9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кол-во выбросов при взрыве, т/год (2.8),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0.13 · M = </w:t>
      </w:r>
      <w:r w:rsidRPr="00FC208E">
        <w:rPr>
          <w:b/>
          <w:color w:val="000000"/>
        </w:rPr>
        <w:t xml:space="preserve">0.13 · 7.49 = </w:t>
      </w:r>
      <w:r w:rsidRPr="00FC208E">
        <w:rPr>
          <w:rFonts w:ascii="Arial" w:hAnsi="Arial" w:cs="Arial"/>
          <w:b/>
          <w:color w:val="000000"/>
        </w:rPr>
        <w:t>0.9737</w:t>
      </w:r>
    </w:p>
    <w:p w14:paraId="771D86F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Максимальный разовый выброс, г/с (2.8),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0.13 · G = </w:t>
      </w:r>
      <w:r w:rsidRPr="00FC208E">
        <w:rPr>
          <w:b/>
          <w:color w:val="000000"/>
        </w:rPr>
        <w:t xml:space="preserve">0.13 · 0.523 = </w:t>
      </w:r>
      <w:r w:rsidRPr="00FC208E">
        <w:rPr>
          <w:rFonts w:ascii="Arial" w:hAnsi="Arial" w:cs="Arial"/>
          <w:b/>
          <w:color w:val="000000"/>
        </w:rPr>
        <w:t>0.06799</w:t>
      </w:r>
    </w:p>
    <w:p w14:paraId="2E0D9E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64180160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433D13EA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9DD42" w14:textId="1931C67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17E6" w14:textId="2597572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3B41C" w14:textId="39F7A5DF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1830A" w14:textId="6CA33E0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75EDA43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3B4E8" w14:textId="38C25DB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FF29D" w14:textId="13917605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4B2BB5" w14:textId="4E695710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0.4184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87AD8" w14:textId="3A3DD1F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5.992</w:t>
            </w:r>
          </w:p>
        </w:tc>
      </w:tr>
      <w:tr w:rsidR="00FC208E" w14:paraId="250E593A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A41E5A" w14:textId="3281D68B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D50D8" w14:textId="3A106F7C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32265" w14:textId="2391AB7C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0.06799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51D0" w14:textId="266C79CF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0.9737</w:t>
            </w:r>
          </w:p>
        </w:tc>
      </w:tr>
      <w:tr w:rsidR="00FC208E" w14:paraId="578BBEFF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9F93A" w14:textId="272B1893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B2A04" w14:textId="3B5A945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7D6B6" w14:textId="1CFAD99B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2.93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4D63C" w14:textId="5E7AC1A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42.8</w:t>
            </w:r>
          </w:p>
        </w:tc>
      </w:tr>
      <w:tr w:rsidR="00FC208E" w14:paraId="189F109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0D95D" w14:textId="294C8358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F8573" w14:textId="77577E90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F5D40" w14:textId="729F51F8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0.13047466667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A93D3D" w14:textId="65189A71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0.036608</w:t>
            </w:r>
          </w:p>
        </w:tc>
      </w:tr>
    </w:tbl>
    <w:p w14:paraId="35A67F99" w14:textId="7BE9CAEC" w:rsidR="00FC208E" w:rsidRPr="00FC208E" w:rsidRDefault="00FC208E" w:rsidP="00FC208E">
      <w:pPr>
        <w:rPr>
          <w:color w:val="000000"/>
          <w:sz w:val="22"/>
        </w:rPr>
      </w:pPr>
    </w:p>
    <w:p w14:paraId="57770D7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A715810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558D1BD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A6D62F7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0F86CD87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04FC8F9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3083942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0DD1DF4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3B78EA04" w14:textId="2A406AFF" w:rsidR="00FC208E" w:rsidRPr="0084310A" w:rsidRDefault="00FC208E" w:rsidP="00FC208E">
      <w:pPr>
        <w:rPr>
          <w:rFonts w:ascii="Courier New" w:hAnsi="Courier New" w:cs="Courier New"/>
          <w:color w:val="000000"/>
          <w:sz w:val="22"/>
          <w:lang w:val="kk-KZ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</w:t>
      </w:r>
      <w:r w:rsidR="0084310A">
        <w:rPr>
          <w:rFonts w:ascii="Courier New" w:hAnsi="Courier New" w:cs="Courier New"/>
          <w:color w:val="000000"/>
          <w:sz w:val="22"/>
          <w:lang w:val="kk-KZ"/>
        </w:rPr>
        <w:t>8</w:t>
      </w:r>
    </w:p>
    <w:p w14:paraId="782F2D67" w14:textId="6009B933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</w:t>
      </w:r>
      <w:r w:rsidR="0084310A">
        <w:rPr>
          <w:rFonts w:ascii="Courier New" w:hAnsi="Courier New" w:cs="Courier New"/>
          <w:color w:val="000000"/>
          <w:sz w:val="22"/>
          <w:lang w:val="kk-KZ"/>
        </w:rPr>
        <w:t>8</w:t>
      </w:r>
      <w:r w:rsidRPr="00FC208E">
        <w:rPr>
          <w:rFonts w:ascii="Courier New" w:hAnsi="Courier New" w:cs="Courier New"/>
          <w:color w:val="000000"/>
          <w:sz w:val="22"/>
        </w:rPr>
        <w:t xml:space="preserve"> 01, Бурение шпуров</w:t>
      </w:r>
    </w:p>
    <w:p w14:paraId="6E39AFE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DB9998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6D7E69A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51F2690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ECA3CA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4A7BC85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767554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Расчет выбросов пыли при буровых работах</w:t>
      </w:r>
    </w:p>
    <w:p w14:paraId="6E7E967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Буровой станок: СБШ-200</w:t>
      </w:r>
    </w:p>
    <w:p w14:paraId="21764B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Общее количество работающих буровых станков данного типа, шт., </w:t>
      </w:r>
      <w:r w:rsidRPr="00FC208E">
        <w:rPr>
          <w:b/>
          <w:i/>
          <w:color w:val="000000"/>
          <w:sz w:val="22"/>
        </w:rPr>
        <w:t xml:space="preserve">N = </w:t>
      </w:r>
      <w:r w:rsidRPr="00FC208E">
        <w:rPr>
          <w:rFonts w:ascii="Arial" w:hAnsi="Arial" w:cs="Arial"/>
          <w:b/>
          <w:color w:val="000000"/>
        </w:rPr>
        <w:t>2</w:t>
      </w:r>
    </w:p>
    <w:p w14:paraId="111AE422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Количество одновременно работающих буровых станков данного типа, шт., </w:t>
      </w:r>
      <w:r w:rsidRPr="00FC208E">
        <w:rPr>
          <w:b/>
          <w:i/>
          <w:color w:val="000000"/>
          <w:sz w:val="22"/>
        </w:rPr>
        <w:t xml:space="preserve">N1 = </w:t>
      </w:r>
      <w:r w:rsidRPr="00FC208E">
        <w:rPr>
          <w:rFonts w:ascii="Arial" w:hAnsi="Arial" w:cs="Arial"/>
          <w:b/>
          <w:color w:val="000000"/>
        </w:rPr>
        <w:t>2</w:t>
      </w:r>
    </w:p>
    <w:p w14:paraId="5D4A0FF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"Чистое" время работы одного станка данного типа, час/год, </w:t>
      </w:r>
      <w:r w:rsidRPr="00FC208E">
        <w:rPr>
          <w:b/>
          <w:i/>
          <w:color w:val="000000"/>
          <w:sz w:val="22"/>
        </w:rPr>
        <w:t xml:space="preserve">_T_ = </w:t>
      </w:r>
      <w:r w:rsidRPr="00FC208E">
        <w:rPr>
          <w:rFonts w:ascii="Arial" w:hAnsi="Arial" w:cs="Arial"/>
          <w:b/>
          <w:color w:val="000000"/>
        </w:rPr>
        <w:t>8520</w:t>
      </w:r>
    </w:p>
    <w:p w14:paraId="5C6C7FA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Крепость горной массы по шкале М.М.Протодьяконова: &gt;12</w:t>
      </w:r>
    </w:p>
    <w:p w14:paraId="67B8942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Средняя объемная производительность бурового станка, м3/час (табл.3.4.1), </w:t>
      </w:r>
      <w:r w:rsidRPr="00FC208E">
        <w:rPr>
          <w:b/>
          <w:i/>
          <w:color w:val="000000"/>
          <w:sz w:val="22"/>
        </w:rPr>
        <w:t xml:space="preserve">V = </w:t>
      </w:r>
      <w:r w:rsidRPr="00FC208E">
        <w:rPr>
          <w:rFonts w:ascii="Arial" w:hAnsi="Arial" w:cs="Arial"/>
          <w:b/>
          <w:color w:val="000000"/>
        </w:rPr>
        <w:t>0.44</w:t>
      </w:r>
    </w:p>
    <w:p w14:paraId="02CBB4B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выбуриваемой породы и ее крепость (f)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: Плотно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магнетитовые роговики, f&gt;12</w:t>
      </w:r>
    </w:p>
    <w:p w14:paraId="22D4B55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выбуриваемого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421664B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выбуриваемого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6861DE7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Средства пылеподавления или улавливание пыли: ВВП - водно-воздушное пылеподавление</w:t>
      </w:r>
    </w:p>
    <w:p w14:paraId="4D87528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Удельное пылевыделение с 1 м3 выбуренной породы данным типом станков в зависимости от крепости 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породы ,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 xml:space="preserve"> кг/м3 (табл.3.4.2), </w:t>
      </w:r>
      <w:r w:rsidRPr="00FC208E">
        <w:rPr>
          <w:b/>
          <w:i/>
          <w:color w:val="000000"/>
          <w:sz w:val="22"/>
        </w:rPr>
        <w:t xml:space="preserve">Q = </w:t>
      </w:r>
      <w:r w:rsidRPr="00FC208E">
        <w:rPr>
          <w:rFonts w:ascii="Arial" w:hAnsi="Arial" w:cs="Arial"/>
          <w:b/>
          <w:color w:val="000000"/>
        </w:rPr>
        <w:t>4.2</w:t>
      </w:r>
    </w:p>
    <w:p w14:paraId="433F163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64EF84C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6605F73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246165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6C4C66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 одного станка, г/с (3.4.4),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V · Q · K5 / 3.6 = </w:t>
      </w:r>
      <w:r w:rsidRPr="00FC208E">
        <w:rPr>
          <w:b/>
          <w:color w:val="000000"/>
        </w:rPr>
        <w:t xml:space="preserve">0.4 · 0.44 · 4.2 · 0.8 / 3.6 = </w:t>
      </w:r>
      <w:r w:rsidRPr="00FC208E">
        <w:rPr>
          <w:rFonts w:ascii="Arial" w:hAnsi="Arial" w:cs="Arial"/>
          <w:b/>
          <w:color w:val="000000"/>
        </w:rPr>
        <w:t>0.1643</w:t>
      </w:r>
    </w:p>
    <w:p w14:paraId="6E854BF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 одного станка, т/год (3.4.1), </w:t>
      </w:r>
      <w:r w:rsidRPr="00FC208E">
        <w:rPr>
          <w:b/>
          <w:i/>
          <w:color w:val="000000"/>
          <w:sz w:val="22"/>
        </w:rPr>
        <w:t xml:space="preserve">M = </w:t>
      </w:r>
      <w:r>
        <w:rPr>
          <w:b/>
          <w:i/>
          <w:color w:val="000000"/>
        </w:rPr>
        <w:t>KOC · V · Q · _T_ · K5 · 10</w:t>
      </w:r>
      <w:r>
        <w:rPr>
          <w:b/>
          <w:i/>
          <w:color w:val="000000"/>
          <w:vertAlign w:val="superscript"/>
        </w:rPr>
        <w:t>-3</w:t>
      </w:r>
      <w:r>
        <w:rPr>
          <w:b/>
          <w:i/>
          <w:color w:val="000000"/>
        </w:rPr>
        <w:t xml:space="preserve"> = </w:t>
      </w:r>
      <w:r>
        <w:rPr>
          <w:b/>
          <w:color w:val="000000"/>
        </w:rPr>
        <w:t>0.4 · 0.44 · 4.2 · 8520 · 0.8 · 10</w:t>
      </w:r>
      <w:r>
        <w:rPr>
          <w:b/>
          <w:color w:val="000000"/>
          <w:vertAlign w:val="superscript"/>
        </w:rPr>
        <w:t>-3</w:t>
      </w:r>
      <w:r>
        <w:rPr>
          <w:b/>
          <w:color w:val="000000"/>
        </w:rPr>
        <w:t xml:space="preserve"> = </w:t>
      </w:r>
      <w:r w:rsidRPr="00FC208E">
        <w:rPr>
          <w:rFonts w:ascii="Arial" w:hAnsi="Arial" w:cs="Arial"/>
          <w:b/>
          <w:color w:val="000000"/>
        </w:rPr>
        <w:t>5.04</w:t>
      </w:r>
    </w:p>
    <w:p w14:paraId="20145C7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Разовый выброс одновременно работающих станков данного типа, г/с, </w:t>
      </w:r>
      <w:r w:rsidRPr="00FC208E">
        <w:rPr>
          <w:b/>
          <w:i/>
          <w:color w:val="000000"/>
          <w:sz w:val="22"/>
        </w:rPr>
        <w:t xml:space="preserve">_G_ = </w:t>
      </w:r>
      <w:r w:rsidRPr="00FC208E">
        <w:rPr>
          <w:b/>
          <w:i/>
          <w:color w:val="000000"/>
        </w:rPr>
        <w:t xml:space="preserve">G · N1 = </w:t>
      </w:r>
      <w:r w:rsidRPr="00FC208E">
        <w:rPr>
          <w:b/>
          <w:color w:val="000000"/>
        </w:rPr>
        <w:t xml:space="preserve">0.1643 · 2 = </w:t>
      </w:r>
      <w:r w:rsidRPr="00FC208E">
        <w:rPr>
          <w:rFonts w:ascii="Arial" w:hAnsi="Arial" w:cs="Arial"/>
          <w:b/>
          <w:color w:val="000000"/>
        </w:rPr>
        <w:t>0.3286</w:t>
      </w:r>
    </w:p>
    <w:p w14:paraId="21857FD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 от всех станков данного типа, т/год, </w:t>
      </w:r>
      <w:r w:rsidRPr="00FC208E">
        <w:rPr>
          <w:b/>
          <w:i/>
          <w:color w:val="000000"/>
          <w:sz w:val="22"/>
        </w:rPr>
        <w:t xml:space="preserve">_M_ = </w:t>
      </w:r>
      <w:r w:rsidRPr="00FC208E">
        <w:rPr>
          <w:b/>
          <w:i/>
          <w:color w:val="000000"/>
        </w:rPr>
        <w:t xml:space="preserve">M · N = </w:t>
      </w:r>
      <w:r w:rsidRPr="00FC208E">
        <w:rPr>
          <w:b/>
          <w:color w:val="000000"/>
        </w:rPr>
        <w:t xml:space="preserve">5.04 · 2 = </w:t>
      </w:r>
      <w:r w:rsidRPr="00FC208E">
        <w:rPr>
          <w:rFonts w:ascii="Arial" w:hAnsi="Arial" w:cs="Arial"/>
          <w:b/>
          <w:color w:val="000000"/>
        </w:rPr>
        <w:t>10.08</w:t>
      </w:r>
    </w:p>
    <w:p w14:paraId="68FE534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BB9C3E8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2EFD2003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DDBEA" w14:textId="3FC1DA9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A6C35" w14:textId="0AEAF7D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6230A" w14:textId="7331F287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B2527" w14:textId="5E320A9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05C7BBE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60E1" w14:textId="5A80251E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85136" w14:textId="011CE37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0444E" w14:textId="4C4E1CF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0.3286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4D4F" w14:textId="6BBA5BC4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10.08</w:t>
            </w:r>
          </w:p>
        </w:tc>
      </w:tr>
    </w:tbl>
    <w:p w14:paraId="531AB2D3" w14:textId="675F554D" w:rsidR="00FC208E" w:rsidRPr="00FC208E" w:rsidRDefault="00FC208E" w:rsidP="00FC208E">
      <w:pPr>
        <w:rPr>
          <w:color w:val="000000"/>
          <w:sz w:val="22"/>
        </w:rPr>
      </w:pPr>
    </w:p>
    <w:p w14:paraId="7826AFB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AA7FDA0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3F17A9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E0D25B8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4DA73518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5803B48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706D51C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0052, Вариант 1 ПГР участка Карьерный 2026 год точный</w:t>
      </w:r>
    </w:p>
    <w:p w14:paraId="3D39CB5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6DD044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6039</w:t>
      </w:r>
    </w:p>
    <w:p w14:paraId="034B734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выделения: 6039 01, Обратная засыпка горных выработок и дорог</w:t>
      </w:r>
    </w:p>
    <w:p w14:paraId="2385FCC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73764E8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08EA8AD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328FC06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283C49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FC208E">
        <w:rPr>
          <w:b/>
          <w:i/>
          <w:color w:val="000000"/>
          <w:sz w:val="22"/>
        </w:rPr>
        <w:t xml:space="preserve">KOC = </w:t>
      </w:r>
      <w:r w:rsidRPr="00FC208E">
        <w:rPr>
          <w:rFonts w:ascii="Arial" w:hAnsi="Arial" w:cs="Arial"/>
          <w:b/>
          <w:color w:val="000000"/>
        </w:rPr>
        <w:t>0.4</w:t>
      </w:r>
    </w:p>
    <w:p w14:paraId="71173FC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B66D1D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9B572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3F4626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п.3.</w:t>
      </w:r>
      <w:proofErr w:type="gramStart"/>
      <w:r w:rsidRPr="00FC208E">
        <w:rPr>
          <w:rFonts w:ascii="Courier New" w:hAnsi="Courier New" w:cs="Courier New"/>
          <w:color w:val="000000"/>
          <w:sz w:val="22"/>
        </w:rPr>
        <w:t>1.Погрузочно</w:t>
      </w:r>
      <w:proofErr w:type="gramEnd"/>
      <w:r w:rsidRPr="00FC208E">
        <w:rPr>
          <w:rFonts w:ascii="Courier New" w:hAnsi="Courier New" w:cs="Courier New"/>
          <w:color w:val="000000"/>
          <w:sz w:val="22"/>
        </w:rPr>
        <w:t>-разгрузочные работы, пересыпки пылящих материалов</w:t>
      </w:r>
    </w:p>
    <w:p w14:paraId="070D4A99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Материал: Песчано-гравийная смесь (ПГС)</w:t>
      </w:r>
    </w:p>
    <w:p w14:paraId="25DC4FB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Весовая доля пылевой фракции в материале (табл.3.1.1), </w:t>
      </w:r>
      <w:r w:rsidRPr="00FC208E">
        <w:rPr>
          <w:b/>
          <w:i/>
          <w:color w:val="000000"/>
          <w:sz w:val="22"/>
        </w:rPr>
        <w:t xml:space="preserve">K1 = </w:t>
      </w:r>
      <w:r w:rsidRPr="00FC208E">
        <w:rPr>
          <w:rFonts w:ascii="Arial" w:hAnsi="Arial" w:cs="Arial"/>
          <w:b/>
          <w:color w:val="000000"/>
        </w:rPr>
        <w:t>0.03</w:t>
      </w:r>
    </w:p>
    <w:p w14:paraId="02F43D6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Доля пыли, переходящей в аэрозоль (табл.3.1.1), </w:t>
      </w:r>
      <w:r w:rsidRPr="00FC208E">
        <w:rPr>
          <w:b/>
          <w:i/>
          <w:color w:val="000000"/>
          <w:sz w:val="22"/>
        </w:rPr>
        <w:t xml:space="preserve">K2 = </w:t>
      </w:r>
      <w:r w:rsidRPr="00FC208E">
        <w:rPr>
          <w:rFonts w:ascii="Arial" w:hAnsi="Arial" w:cs="Arial"/>
          <w:b/>
          <w:color w:val="000000"/>
        </w:rPr>
        <w:t>0.04</w:t>
      </w:r>
    </w:p>
    <w:p w14:paraId="1E27BB3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217511F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 xml:space="preserve">Примесь: 2908 Пыль неорганическая, содержащая двуокись кремния в %: 70-20 (шамот, цемент, пыль цементного производства - глина, глинистый сланец, </w:t>
      </w:r>
      <w:r w:rsidRPr="00FC208E">
        <w:rPr>
          <w:b/>
          <w:i/>
          <w:color w:val="000000"/>
          <w:u w:val="single"/>
        </w:rPr>
        <w:lastRenderedPageBreak/>
        <w:t>доменный шлак, песок, клинкер, зола, кремнезем, зола углей казахстанских месторождений) (494)</w:t>
      </w:r>
    </w:p>
    <w:p w14:paraId="4AE454E4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7FF4C71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Материал негранулирован. Коэффициент Ke принимается равным 1</w:t>
      </w:r>
    </w:p>
    <w:p w14:paraId="252F3A3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Степень открытости: с 4-х сторон</w:t>
      </w:r>
    </w:p>
    <w:p w14:paraId="5A81D79A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Загрузочный рукав не применяется</w:t>
      </w:r>
    </w:p>
    <w:p w14:paraId="49F5166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степень защищенности узла (табл.3.1.3), </w:t>
      </w:r>
      <w:r w:rsidRPr="00FC208E">
        <w:rPr>
          <w:b/>
          <w:i/>
          <w:color w:val="000000"/>
          <w:sz w:val="22"/>
        </w:rPr>
        <w:t xml:space="preserve">K4 = </w:t>
      </w:r>
      <w:r w:rsidRPr="00FC208E">
        <w:rPr>
          <w:rFonts w:ascii="Arial" w:hAnsi="Arial" w:cs="Arial"/>
          <w:b/>
          <w:color w:val="000000"/>
        </w:rPr>
        <w:t>1</w:t>
      </w:r>
    </w:p>
    <w:p w14:paraId="6FE8E44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(среднегодовая), м/с, </w:t>
      </w:r>
      <w:r w:rsidRPr="00FC208E">
        <w:rPr>
          <w:b/>
          <w:i/>
          <w:color w:val="000000"/>
          <w:sz w:val="22"/>
        </w:rPr>
        <w:t xml:space="preserve">G3SR = </w:t>
      </w:r>
      <w:r w:rsidRPr="00FC208E">
        <w:rPr>
          <w:rFonts w:ascii="Arial" w:hAnsi="Arial" w:cs="Arial"/>
          <w:b/>
          <w:color w:val="000000"/>
        </w:rPr>
        <w:t>5</w:t>
      </w:r>
    </w:p>
    <w:p w14:paraId="32492A1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среднегодовую скорость ветра (табл.3.1.2), </w:t>
      </w:r>
      <w:r w:rsidRPr="00FC208E">
        <w:rPr>
          <w:b/>
          <w:i/>
          <w:color w:val="000000"/>
          <w:sz w:val="22"/>
        </w:rPr>
        <w:t xml:space="preserve">K3SR = </w:t>
      </w:r>
      <w:r w:rsidRPr="00FC208E">
        <w:rPr>
          <w:rFonts w:ascii="Arial" w:hAnsi="Arial" w:cs="Arial"/>
          <w:b/>
          <w:color w:val="000000"/>
        </w:rPr>
        <w:t>1.2</w:t>
      </w:r>
    </w:p>
    <w:p w14:paraId="16CDE8F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Скорость ветра (максимальная), м/c, </w:t>
      </w:r>
      <w:r w:rsidRPr="00FC208E">
        <w:rPr>
          <w:b/>
          <w:i/>
          <w:color w:val="000000"/>
          <w:sz w:val="22"/>
        </w:rPr>
        <w:t xml:space="preserve">G3 = </w:t>
      </w:r>
      <w:r w:rsidRPr="00FC208E">
        <w:rPr>
          <w:rFonts w:ascii="Arial" w:hAnsi="Arial" w:cs="Arial"/>
          <w:b/>
          <w:color w:val="000000"/>
        </w:rPr>
        <w:t>12</w:t>
      </w:r>
    </w:p>
    <w:p w14:paraId="6632E72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максимальную скорость ветра (табл.3.1.2), </w:t>
      </w:r>
      <w:r w:rsidRPr="00FC208E">
        <w:rPr>
          <w:b/>
          <w:i/>
          <w:color w:val="000000"/>
          <w:sz w:val="22"/>
        </w:rPr>
        <w:t xml:space="preserve">K3 = </w:t>
      </w:r>
      <w:r w:rsidRPr="00FC208E">
        <w:rPr>
          <w:rFonts w:ascii="Arial" w:hAnsi="Arial" w:cs="Arial"/>
          <w:b/>
          <w:color w:val="000000"/>
        </w:rPr>
        <w:t>2</w:t>
      </w:r>
    </w:p>
    <w:p w14:paraId="7D96C3C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Влажность материала, %, </w:t>
      </w:r>
      <w:r w:rsidRPr="00FC208E">
        <w:rPr>
          <w:b/>
          <w:i/>
          <w:color w:val="000000"/>
          <w:sz w:val="22"/>
        </w:rPr>
        <w:t xml:space="preserve">VL = </w:t>
      </w:r>
      <w:r w:rsidRPr="00FC208E">
        <w:rPr>
          <w:rFonts w:ascii="Arial" w:hAnsi="Arial" w:cs="Arial"/>
          <w:b/>
          <w:color w:val="000000"/>
        </w:rPr>
        <w:t>1.4</w:t>
      </w:r>
    </w:p>
    <w:p w14:paraId="670067D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Коэфф., учитывающий влажность материала (табл.3.1.4), </w:t>
      </w:r>
      <w:r w:rsidRPr="00FC208E">
        <w:rPr>
          <w:b/>
          <w:i/>
          <w:color w:val="000000"/>
          <w:sz w:val="22"/>
        </w:rPr>
        <w:t xml:space="preserve">K5 = </w:t>
      </w:r>
      <w:r w:rsidRPr="00FC208E">
        <w:rPr>
          <w:rFonts w:ascii="Arial" w:hAnsi="Arial" w:cs="Arial"/>
          <w:b/>
          <w:color w:val="000000"/>
        </w:rPr>
        <w:t>0.8</w:t>
      </w:r>
    </w:p>
    <w:p w14:paraId="3611460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Размер куска материала, мм, </w:t>
      </w:r>
      <w:r w:rsidRPr="00FC208E">
        <w:rPr>
          <w:b/>
          <w:i/>
          <w:color w:val="000000"/>
          <w:sz w:val="22"/>
        </w:rPr>
        <w:t xml:space="preserve">G7 = </w:t>
      </w:r>
      <w:r w:rsidRPr="00FC208E">
        <w:rPr>
          <w:rFonts w:ascii="Arial" w:hAnsi="Arial" w:cs="Arial"/>
          <w:b/>
          <w:color w:val="000000"/>
        </w:rPr>
        <w:t>500</w:t>
      </w:r>
    </w:p>
    <w:p w14:paraId="09D5E5C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крупность материала (табл.3.1.5), </w:t>
      </w:r>
      <w:r w:rsidRPr="00FC208E">
        <w:rPr>
          <w:b/>
          <w:i/>
          <w:color w:val="000000"/>
          <w:sz w:val="22"/>
        </w:rPr>
        <w:t xml:space="preserve">K7 = </w:t>
      </w:r>
      <w:r w:rsidRPr="00FC208E">
        <w:rPr>
          <w:rFonts w:ascii="Arial" w:hAnsi="Arial" w:cs="Arial"/>
          <w:b/>
          <w:color w:val="000000"/>
        </w:rPr>
        <w:t>0.1</w:t>
      </w:r>
    </w:p>
    <w:p w14:paraId="1590009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Высота падения материала, м, </w:t>
      </w:r>
      <w:r w:rsidRPr="00FC208E">
        <w:rPr>
          <w:b/>
          <w:i/>
          <w:color w:val="000000"/>
          <w:sz w:val="22"/>
        </w:rPr>
        <w:t xml:space="preserve">GB = </w:t>
      </w:r>
      <w:r w:rsidRPr="00FC208E">
        <w:rPr>
          <w:rFonts w:ascii="Arial" w:hAnsi="Arial" w:cs="Arial"/>
          <w:b/>
          <w:color w:val="000000"/>
        </w:rPr>
        <w:t>2</w:t>
      </w:r>
    </w:p>
    <w:p w14:paraId="131E642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Коэффициент, учитывающий высоту падения материала (табл.3.1.7), </w:t>
      </w:r>
      <w:r w:rsidRPr="00FC208E">
        <w:rPr>
          <w:b/>
          <w:i/>
          <w:color w:val="000000"/>
          <w:sz w:val="22"/>
        </w:rPr>
        <w:t xml:space="preserve">B = </w:t>
      </w:r>
      <w:r w:rsidRPr="00FC208E">
        <w:rPr>
          <w:rFonts w:ascii="Arial" w:hAnsi="Arial" w:cs="Arial"/>
          <w:b/>
          <w:color w:val="000000"/>
        </w:rPr>
        <w:t>0.7</w:t>
      </w:r>
    </w:p>
    <w:p w14:paraId="594DA9B8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т/час, </w:t>
      </w:r>
      <w:r w:rsidRPr="00FC208E">
        <w:rPr>
          <w:b/>
          <w:i/>
          <w:color w:val="000000"/>
          <w:sz w:val="22"/>
        </w:rPr>
        <w:t xml:space="preserve">GMAX = </w:t>
      </w:r>
      <w:r w:rsidRPr="00FC208E">
        <w:rPr>
          <w:rFonts w:ascii="Arial" w:hAnsi="Arial" w:cs="Arial"/>
          <w:b/>
          <w:color w:val="000000"/>
        </w:rPr>
        <w:t>0.84</w:t>
      </w:r>
    </w:p>
    <w:p w14:paraId="241E65F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Суммарное количество перерабатываемого материала, т/год, </w:t>
      </w:r>
      <w:r w:rsidRPr="00FC208E">
        <w:rPr>
          <w:b/>
          <w:i/>
          <w:color w:val="000000"/>
          <w:sz w:val="22"/>
        </w:rPr>
        <w:t xml:space="preserve">GGOD = </w:t>
      </w:r>
      <w:r w:rsidRPr="00FC208E">
        <w:rPr>
          <w:rFonts w:ascii="Arial" w:hAnsi="Arial" w:cs="Arial"/>
          <w:b/>
          <w:color w:val="000000"/>
        </w:rPr>
        <w:t>7200</w:t>
      </w:r>
    </w:p>
    <w:p w14:paraId="3BBA7B2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Эффективность средств пылеподавления, в долях единицы, </w:t>
      </w:r>
      <w:r w:rsidRPr="00FC208E">
        <w:rPr>
          <w:b/>
          <w:i/>
          <w:color w:val="000000"/>
          <w:sz w:val="22"/>
        </w:rPr>
        <w:t xml:space="preserve">NJ = </w:t>
      </w:r>
      <w:r w:rsidRPr="00FC208E">
        <w:rPr>
          <w:rFonts w:ascii="Arial" w:hAnsi="Arial" w:cs="Arial"/>
          <w:b/>
          <w:color w:val="000000"/>
        </w:rPr>
        <w:t>0.8</w:t>
      </w:r>
    </w:p>
    <w:p w14:paraId="010F761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работ: Погрузка</w:t>
      </w:r>
    </w:p>
    <w:p w14:paraId="79282C5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(3.1.1), </w:t>
      </w:r>
      <w:r w:rsidRPr="00FC208E">
        <w:rPr>
          <w:b/>
          <w:i/>
          <w:color w:val="000000"/>
          <w:sz w:val="22"/>
        </w:rPr>
        <w:t xml:space="preserve">GC = </w:t>
      </w:r>
      <w:r>
        <w:rPr>
          <w:b/>
          <w:i/>
          <w:color w:val="000000"/>
        </w:rPr>
        <w:t>K1 · K2 · K3 · K4 · K5 · K7 · K8 · K9 · KE · B · GMAX ·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/ 3600 · (1-NJ) = </w:t>
      </w:r>
      <w:r>
        <w:rPr>
          <w:b/>
          <w:color w:val="000000"/>
        </w:rPr>
        <w:t>0.03 · 0.04 · 2 · 1 · 0.8 · 0.1 · 1 · 1 · 1 · 0.7 · 0.84 ·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/ 3600 · (1-0.8) = </w:t>
      </w:r>
      <w:r w:rsidRPr="00FC208E">
        <w:rPr>
          <w:rFonts w:ascii="Arial" w:hAnsi="Arial" w:cs="Arial"/>
          <w:b/>
          <w:color w:val="000000"/>
        </w:rPr>
        <w:t>0.00627</w:t>
      </w:r>
    </w:p>
    <w:p w14:paraId="531355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(3.1.2), </w:t>
      </w:r>
      <w:r w:rsidRPr="00FC208E">
        <w:rPr>
          <w:b/>
          <w:i/>
          <w:color w:val="000000"/>
          <w:sz w:val="22"/>
        </w:rPr>
        <w:t xml:space="preserve">MC = </w:t>
      </w:r>
      <w:r w:rsidRPr="00FC208E">
        <w:rPr>
          <w:b/>
          <w:i/>
          <w:color w:val="000000"/>
        </w:rPr>
        <w:t xml:space="preserve">K1 · K2 · K3SR · K4 · K5 · K7 · K8 · K9 · KE · B · GGOD · (1-NJ) = </w:t>
      </w:r>
      <w:r w:rsidRPr="00FC208E">
        <w:rPr>
          <w:b/>
          <w:color w:val="000000"/>
        </w:rPr>
        <w:t xml:space="preserve">0.03 · 0.04 · 1.2 · 1 · 0.8 · 0.1 · 1 · 1 · 1 · 0.7 · 7200 · (1-0.8) = </w:t>
      </w:r>
      <w:r w:rsidRPr="00FC208E">
        <w:rPr>
          <w:rFonts w:ascii="Arial" w:hAnsi="Arial" w:cs="Arial"/>
          <w:b/>
          <w:color w:val="000000"/>
        </w:rPr>
        <w:t>0.1161</w:t>
      </w:r>
    </w:p>
    <w:p w14:paraId="7331F2F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5F0E21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г/с (3.2.1),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>MAX(</w:t>
      </w:r>
      <w:proofErr w:type="gramStart"/>
      <w:r w:rsidRPr="00FC208E">
        <w:rPr>
          <w:b/>
          <w:i/>
          <w:color w:val="000000"/>
        </w:rPr>
        <w:t>G,GC</w:t>
      </w:r>
      <w:proofErr w:type="gramEnd"/>
      <w:r w:rsidRPr="00FC208E">
        <w:rPr>
          <w:b/>
          <w:i/>
          <w:color w:val="000000"/>
        </w:rPr>
        <w:t xml:space="preserve">) = </w:t>
      </w:r>
      <w:r w:rsidRPr="00FC208E">
        <w:rPr>
          <w:rFonts w:ascii="Arial" w:hAnsi="Arial" w:cs="Arial"/>
          <w:b/>
          <w:color w:val="000000"/>
        </w:rPr>
        <w:t>0.00627</w:t>
      </w:r>
    </w:p>
    <w:p w14:paraId="5B7E8CF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Сумма выбросов, т/год (3.2.4),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M + MC = </w:t>
      </w:r>
      <w:r w:rsidRPr="00FC208E">
        <w:rPr>
          <w:b/>
          <w:color w:val="000000"/>
        </w:rPr>
        <w:t xml:space="preserve">0 + 0.1161 = </w:t>
      </w:r>
      <w:r w:rsidRPr="00FC208E">
        <w:rPr>
          <w:rFonts w:ascii="Arial" w:hAnsi="Arial" w:cs="Arial"/>
          <w:b/>
          <w:color w:val="000000"/>
        </w:rPr>
        <w:t>0.116</w:t>
      </w:r>
    </w:p>
    <w:p w14:paraId="03EF2EC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2E5AF0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коэффициента гравитационного осаждения</w:t>
      </w:r>
    </w:p>
    <w:p w14:paraId="233EC1B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т/год, </w:t>
      </w:r>
      <w:r w:rsidRPr="00FC208E">
        <w:rPr>
          <w:b/>
          <w:i/>
          <w:color w:val="000000"/>
          <w:sz w:val="22"/>
        </w:rPr>
        <w:t xml:space="preserve">M = </w:t>
      </w:r>
      <w:r w:rsidRPr="00FC208E">
        <w:rPr>
          <w:b/>
          <w:i/>
          <w:color w:val="000000"/>
        </w:rPr>
        <w:t xml:space="preserve">KOC · M = </w:t>
      </w:r>
      <w:r w:rsidRPr="00FC208E">
        <w:rPr>
          <w:b/>
          <w:color w:val="000000"/>
        </w:rPr>
        <w:t xml:space="preserve">0.4 · 0.116 = </w:t>
      </w:r>
      <w:r w:rsidRPr="00FC208E">
        <w:rPr>
          <w:rFonts w:ascii="Arial" w:hAnsi="Arial" w:cs="Arial"/>
          <w:b/>
          <w:color w:val="000000"/>
        </w:rPr>
        <w:t>0.0464</w:t>
      </w:r>
    </w:p>
    <w:p w14:paraId="37C6B04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разовый выброс, </w:t>
      </w:r>
      <w:r w:rsidRPr="00FC208E">
        <w:rPr>
          <w:b/>
          <w:i/>
          <w:color w:val="000000"/>
          <w:sz w:val="22"/>
        </w:rPr>
        <w:t xml:space="preserve">G = </w:t>
      </w:r>
      <w:r w:rsidRPr="00FC208E">
        <w:rPr>
          <w:b/>
          <w:i/>
          <w:color w:val="000000"/>
        </w:rPr>
        <w:t xml:space="preserve">KOC · G = </w:t>
      </w:r>
      <w:r w:rsidRPr="00FC208E">
        <w:rPr>
          <w:b/>
          <w:color w:val="000000"/>
        </w:rPr>
        <w:t xml:space="preserve">0.4 · 0.00627 = </w:t>
      </w:r>
      <w:r w:rsidRPr="00FC208E">
        <w:rPr>
          <w:rFonts w:ascii="Arial" w:hAnsi="Arial" w:cs="Arial"/>
          <w:b/>
          <w:color w:val="000000"/>
        </w:rPr>
        <w:t>0.00251</w:t>
      </w:r>
    </w:p>
    <w:p w14:paraId="43EDA12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08612FF9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6020F49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F75B3" w14:textId="6B54BC44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305C8" w14:textId="2CC7745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9482" w14:textId="7AC7F0C5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2AAD" w14:textId="636C9F5D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649F3BB8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2C35C" w14:textId="4BC2E2C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6A4D" w14:textId="0E83ADF7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3E98F" w14:textId="6CB587E3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0.00251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E7C5" w14:textId="0B2B014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0.0464</w:t>
            </w:r>
          </w:p>
        </w:tc>
      </w:tr>
    </w:tbl>
    <w:p w14:paraId="4F5868C7" w14:textId="0BDCFDB4" w:rsidR="00FC208E" w:rsidRPr="00FC208E" w:rsidRDefault="00FC208E" w:rsidP="00FC208E">
      <w:pPr>
        <w:rPr>
          <w:color w:val="000000"/>
          <w:sz w:val="22"/>
        </w:rPr>
      </w:pPr>
    </w:p>
    <w:p w14:paraId="6F54AFA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06FA546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6A57409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4CC69ABF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  <w:r w:rsidRPr="00FC208E">
        <w:rPr>
          <w:b/>
          <w:color w:val="000000"/>
          <w:sz w:val="28"/>
        </w:rPr>
        <w:t xml:space="preserve">               РАСЧЕТ ВАЛОВЫХ ВЫБРОСОВ</w:t>
      </w:r>
    </w:p>
    <w:p w14:paraId="70558F60" w14:textId="77777777" w:rsidR="00FC208E" w:rsidRPr="00FC208E" w:rsidRDefault="00FC208E" w:rsidP="00FC208E">
      <w:pPr>
        <w:jc w:val="center"/>
        <w:rPr>
          <w:b/>
          <w:color w:val="000000"/>
          <w:sz w:val="28"/>
        </w:rPr>
      </w:pPr>
    </w:p>
    <w:p w14:paraId="11EE209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Город: 009, Карагандинская область</w:t>
      </w:r>
    </w:p>
    <w:p w14:paraId="0CB8584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Объект: 0021, Вариант 2 ПГР участка Карьерный 2026 год</w:t>
      </w:r>
    </w:p>
    <w:p w14:paraId="55EC817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0469BDC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Источник загрязнения: 6040</w:t>
      </w:r>
    </w:p>
    <w:p w14:paraId="3806844F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>Источник выделения: 6040 01, Сварочный пост</w:t>
      </w:r>
    </w:p>
    <w:p w14:paraId="62305D5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5B12911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Список литературы:</w:t>
      </w:r>
    </w:p>
    <w:p w14:paraId="2F9E0C0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Методика расчета выбросов загрязняющих веществ в атмосферу</w:t>
      </w:r>
    </w:p>
    <w:p w14:paraId="14341E0D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при сварочных работах (по величинам удельных</w:t>
      </w:r>
    </w:p>
    <w:p w14:paraId="53FFBF0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выбросов). РНД 211.2.02.03-2004. Астана, 2005</w:t>
      </w:r>
    </w:p>
    <w:p w14:paraId="1F72CC8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0F48B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NO2, </w:t>
      </w:r>
      <w:r w:rsidRPr="00FC208E">
        <w:rPr>
          <w:b/>
          <w:i/>
          <w:color w:val="000000"/>
          <w:sz w:val="22"/>
        </w:rPr>
        <w:t xml:space="preserve">KNO2 = </w:t>
      </w:r>
      <w:r w:rsidRPr="00FC208E">
        <w:rPr>
          <w:rFonts w:ascii="Arial" w:hAnsi="Arial" w:cs="Arial"/>
          <w:b/>
          <w:color w:val="000000"/>
        </w:rPr>
        <w:t>0.8</w:t>
      </w:r>
    </w:p>
    <w:p w14:paraId="5820DFB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Коэффициент трансформации оксидов азота в NO, </w:t>
      </w:r>
      <w:r w:rsidRPr="00FC208E">
        <w:rPr>
          <w:b/>
          <w:i/>
          <w:color w:val="000000"/>
          <w:sz w:val="22"/>
        </w:rPr>
        <w:t xml:space="preserve">KNO = </w:t>
      </w:r>
      <w:r w:rsidRPr="00FC208E">
        <w:rPr>
          <w:rFonts w:ascii="Arial" w:hAnsi="Arial" w:cs="Arial"/>
          <w:b/>
          <w:color w:val="000000"/>
        </w:rPr>
        <w:t>0.13</w:t>
      </w:r>
    </w:p>
    <w:p w14:paraId="0468362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0</w:t>
      </w:r>
    </w:p>
    <w:p w14:paraId="7D664BD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4FF6A0F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РАСЧЕТ выбросов ЗВ от сварки металлов</w:t>
      </w:r>
    </w:p>
    <w:p w14:paraId="2651F0D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сварки: Ручная дуговая сварка сталей штучными электродами</w:t>
      </w:r>
    </w:p>
    <w:p w14:paraId="42E8A4D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Электрод (сварочный материал): МР-3</w:t>
      </w:r>
    </w:p>
    <w:p w14:paraId="68F902B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FC208E">
        <w:rPr>
          <w:b/>
          <w:i/>
          <w:color w:val="000000"/>
          <w:sz w:val="22"/>
        </w:rPr>
        <w:t xml:space="preserve">BГОД = </w:t>
      </w:r>
      <w:r w:rsidRPr="00FC208E">
        <w:rPr>
          <w:rFonts w:ascii="Arial" w:hAnsi="Arial" w:cs="Arial"/>
          <w:b/>
          <w:color w:val="000000"/>
        </w:rPr>
        <w:t>500</w:t>
      </w:r>
    </w:p>
    <w:p w14:paraId="493F9C6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02B1DC6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FC208E">
        <w:rPr>
          <w:b/>
          <w:i/>
          <w:color w:val="000000"/>
          <w:sz w:val="22"/>
        </w:rPr>
        <w:t xml:space="preserve">BЧАС = </w:t>
      </w:r>
      <w:r w:rsidRPr="00FC208E">
        <w:rPr>
          <w:rFonts w:ascii="Arial" w:hAnsi="Arial" w:cs="Arial"/>
          <w:b/>
          <w:color w:val="000000"/>
        </w:rPr>
        <w:t>0.059</w:t>
      </w:r>
    </w:p>
    <w:p w14:paraId="51FB8E7E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372F9E6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Удельное выделение сварочного аэрозоля,</w:t>
      </w:r>
    </w:p>
    <w:p w14:paraId="195AC015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11.5</w:t>
      </w:r>
    </w:p>
    <w:p w14:paraId="740BFB5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 том числе:</w:t>
      </w:r>
    </w:p>
    <w:p w14:paraId="790D656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F2F4F68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0123 Железо (II, III) оксиды (в пересчете на железо) (диЖелезо триоксид, Железа оксид) (274)</w:t>
      </w:r>
    </w:p>
    <w:p w14:paraId="7351CEA2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2396C6B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4A5C485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9.77</w:t>
      </w:r>
    </w:p>
    <w:p w14:paraId="5160C28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0</w:t>
      </w:r>
    </w:p>
    <w:p w14:paraId="413C5ADB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FC208E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9.77 · 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FC208E">
        <w:rPr>
          <w:rFonts w:ascii="Arial" w:hAnsi="Arial" w:cs="Arial"/>
          <w:b/>
          <w:color w:val="000000"/>
        </w:rPr>
        <w:t>0.004885</w:t>
      </w:r>
    </w:p>
    <w:p w14:paraId="1770C523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FC208E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FC208E">
        <w:rPr>
          <w:b/>
          <w:color w:val="000000"/>
        </w:rPr>
        <w:t xml:space="preserve">9.77 · 0.059 / 3600 · (1-0) = </w:t>
      </w:r>
      <w:r w:rsidRPr="00FC208E">
        <w:rPr>
          <w:rFonts w:ascii="Arial" w:hAnsi="Arial" w:cs="Arial"/>
          <w:b/>
          <w:color w:val="000000"/>
        </w:rPr>
        <w:t>0.00016</w:t>
      </w:r>
    </w:p>
    <w:p w14:paraId="41AB5C01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11846CBE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0143 Марганец и его соединения (в пересчете на марганца (IV) оксид) (327)</w:t>
      </w:r>
    </w:p>
    <w:p w14:paraId="2CDC18FC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E0E8BBE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5ADCD12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1.73</w:t>
      </w:r>
    </w:p>
    <w:p w14:paraId="63B1106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0</w:t>
      </w:r>
    </w:p>
    <w:p w14:paraId="3EE776C0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FC208E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1.73 · 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FC208E">
        <w:rPr>
          <w:rFonts w:ascii="Arial" w:hAnsi="Arial" w:cs="Arial"/>
          <w:b/>
          <w:color w:val="000000"/>
        </w:rPr>
        <w:t>0.000865</w:t>
      </w:r>
    </w:p>
    <w:p w14:paraId="1434E97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FC208E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FC208E">
        <w:rPr>
          <w:b/>
          <w:color w:val="000000"/>
        </w:rPr>
        <w:t xml:space="preserve">1.73 · 0.059 / 3600 · (1-0) = </w:t>
      </w:r>
      <w:r w:rsidRPr="00FC208E">
        <w:rPr>
          <w:rFonts w:ascii="Arial" w:hAnsi="Arial" w:cs="Arial"/>
          <w:b/>
          <w:color w:val="000000"/>
        </w:rPr>
        <w:t>0.00002835</w:t>
      </w:r>
    </w:p>
    <w:p w14:paraId="3E02D856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-----------------------------</w:t>
      </w:r>
    </w:p>
    <w:p w14:paraId="37E0502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Газы:</w:t>
      </w:r>
    </w:p>
    <w:p w14:paraId="62B769C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1B42FC8E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0342 Фтористые газообразные соединения /в пересчете на фтор/ (617)</w:t>
      </w:r>
    </w:p>
    <w:p w14:paraId="62CB9148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03E7E9C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188B3D2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0.4</w:t>
      </w:r>
    </w:p>
    <w:p w14:paraId="5CA89A4A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lastRenderedPageBreak/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0</w:t>
      </w:r>
    </w:p>
    <w:p w14:paraId="61C35D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FC208E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0.4 · 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FC208E">
        <w:rPr>
          <w:rFonts w:ascii="Arial" w:hAnsi="Arial" w:cs="Arial"/>
          <w:b/>
          <w:color w:val="000000"/>
        </w:rPr>
        <w:t>0.0002</w:t>
      </w:r>
    </w:p>
    <w:p w14:paraId="1227064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FC208E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FC208E">
        <w:rPr>
          <w:b/>
          <w:color w:val="000000"/>
        </w:rPr>
        <w:t xml:space="preserve">0.4 · 0.059 / 3600 · (1-0) = </w:t>
      </w:r>
      <w:r w:rsidRPr="00FC208E">
        <w:rPr>
          <w:rFonts w:ascii="Arial" w:hAnsi="Arial" w:cs="Arial"/>
          <w:b/>
          <w:color w:val="000000"/>
        </w:rPr>
        <w:t>0.00000656</w:t>
      </w:r>
    </w:p>
    <w:p w14:paraId="21ADE678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Вид сварки: Газовая сварка стали ацетилен-кислородным пламенем</w:t>
      </w:r>
    </w:p>
    <w:p w14:paraId="54364606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Расход сварочных материалов, кг/год, </w:t>
      </w:r>
      <w:r w:rsidRPr="00FC208E">
        <w:rPr>
          <w:b/>
          <w:i/>
          <w:color w:val="000000"/>
          <w:sz w:val="22"/>
        </w:rPr>
        <w:t xml:space="preserve">BГОД = </w:t>
      </w:r>
      <w:r w:rsidRPr="00FC208E">
        <w:rPr>
          <w:rFonts w:ascii="Arial" w:hAnsi="Arial" w:cs="Arial"/>
          <w:b/>
          <w:color w:val="000000"/>
        </w:rPr>
        <w:t>500</w:t>
      </w:r>
    </w:p>
    <w:p w14:paraId="628136E0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Фактический максимальный расход сварочных материалов,</w:t>
      </w:r>
    </w:p>
    <w:p w14:paraId="532421C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 учетом дискретности работы оборудования, кг/час, </w:t>
      </w:r>
      <w:r w:rsidRPr="00FC208E">
        <w:rPr>
          <w:b/>
          <w:i/>
          <w:color w:val="000000"/>
          <w:sz w:val="22"/>
        </w:rPr>
        <w:t xml:space="preserve">BЧАС = </w:t>
      </w:r>
      <w:r w:rsidRPr="00FC208E">
        <w:rPr>
          <w:rFonts w:ascii="Arial" w:hAnsi="Arial" w:cs="Arial"/>
          <w:b/>
          <w:color w:val="000000"/>
        </w:rPr>
        <w:t>0.059</w:t>
      </w:r>
    </w:p>
    <w:p w14:paraId="52BB1CF7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-----------------------------</w:t>
      </w:r>
    </w:p>
    <w:p w14:paraId="6257B88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Газы:</w:t>
      </w:r>
    </w:p>
    <w:p w14:paraId="3876DC31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271055D3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Расчет выбросов оксидов азота:</w:t>
      </w:r>
    </w:p>
    <w:p w14:paraId="38DC11C2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7D19DC75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Удельное выделение загрязняющих веществ,</w:t>
      </w:r>
    </w:p>
    <w:p w14:paraId="4539045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г/кг расходуемого материала (табл. 1, 3), </w:t>
      </w:r>
      <w:r>
        <w:rPr>
          <w:b/>
          <w:i/>
          <w:color w:val="000000"/>
          <w:sz w:val="22"/>
        </w:rPr>
        <w:t>K</w:t>
      </w:r>
      <w:r>
        <w:rPr>
          <w:b/>
          <w:i/>
          <w:color w:val="000000"/>
          <w:sz w:val="18"/>
        </w:rPr>
        <w:fldChar w:fldCharType="begin"/>
      </w:r>
      <w:r>
        <w:rPr>
          <w:b/>
          <w:i/>
          <w:color w:val="000000"/>
          <w:sz w:val="18"/>
        </w:rPr>
        <w:instrText xml:space="preserve"> EQ \o\ac(\s\do5( M);;\s\up5( X)) </w:instrText>
      </w:r>
      <w:r>
        <w:rPr>
          <w:b/>
          <w:i/>
          <w:color w:val="000000"/>
          <w:sz w:val="18"/>
        </w:rPr>
        <w:fldChar w:fldCharType="end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22</w:t>
      </w:r>
    </w:p>
    <w:p w14:paraId="285CC0F9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67F958B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  <w:r w:rsidRPr="00FC208E">
        <w:rPr>
          <w:rFonts w:ascii="Courier New" w:hAnsi="Courier New" w:cs="Courier New"/>
          <w:color w:val="000000"/>
          <w:sz w:val="22"/>
        </w:rPr>
        <w:t>С учетом трансформации оксидов азота получаем:</w:t>
      </w:r>
    </w:p>
    <w:p w14:paraId="6A03D97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Степень очистки, доли ед., </w:t>
      </w:r>
      <w:r>
        <w:rPr>
          <w:b/>
          <w:i/>
          <w:color w:val="000000"/>
          <w:sz w:val="22"/>
        </w:rPr>
        <w:sym w:font="Symbol" w:char="F068"/>
      </w:r>
      <w:r>
        <w:rPr>
          <w:b/>
          <w:i/>
          <w:color w:val="000000"/>
          <w:sz w:val="22"/>
        </w:rPr>
        <w:t xml:space="preserve"> = </w:t>
      </w:r>
      <w:r w:rsidRPr="00FC208E">
        <w:rPr>
          <w:rFonts w:ascii="Arial" w:hAnsi="Arial" w:cs="Arial"/>
          <w:b/>
          <w:color w:val="000000"/>
        </w:rPr>
        <w:t>0</w:t>
      </w:r>
    </w:p>
    <w:p w14:paraId="70E1B40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DA05B9F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0301 Азота (IV) диоксид (Азота диоксид) (4)</w:t>
      </w:r>
    </w:p>
    <w:p w14:paraId="7FE88367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41758F1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FC208E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KNO2 · 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0.8 · 22 · 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FC208E">
        <w:rPr>
          <w:rFonts w:ascii="Arial" w:hAnsi="Arial" w:cs="Arial"/>
          <w:b/>
          <w:color w:val="000000"/>
        </w:rPr>
        <w:t>0.0088</w:t>
      </w:r>
    </w:p>
    <w:p w14:paraId="0BA58F77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FC208E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KNO2 · 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FC208E">
        <w:rPr>
          <w:b/>
          <w:color w:val="000000"/>
        </w:rPr>
        <w:t xml:space="preserve">0.8 · 22 · 0.059 / 3600 · (1-0) = </w:t>
      </w:r>
      <w:r w:rsidRPr="00FC208E">
        <w:rPr>
          <w:rFonts w:ascii="Arial" w:hAnsi="Arial" w:cs="Arial"/>
          <w:b/>
          <w:color w:val="000000"/>
        </w:rPr>
        <w:t>0.0002884</w:t>
      </w:r>
    </w:p>
    <w:p w14:paraId="0C3974DD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575B8E19" w14:textId="77777777" w:rsidR="00FC208E" w:rsidRPr="00FC208E" w:rsidRDefault="00FC208E" w:rsidP="00FC208E">
      <w:pPr>
        <w:rPr>
          <w:b/>
          <w:i/>
          <w:color w:val="000000"/>
          <w:u w:val="single"/>
        </w:rPr>
      </w:pPr>
      <w:r w:rsidRPr="00FC208E">
        <w:rPr>
          <w:b/>
          <w:i/>
          <w:color w:val="000000"/>
          <w:u w:val="single"/>
        </w:rPr>
        <w:t>Примесь: 0304 Азот (II) оксид (Азота оксид) (6)</w:t>
      </w:r>
    </w:p>
    <w:p w14:paraId="08491C5B" w14:textId="77777777" w:rsidR="00FC208E" w:rsidRPr="00FC208E" w:rsidRDefault="00FC208E" w:rsidP="00FC208E">
      <w:pPr>
        <w:rPr>
          <w:b/>
          <w:i/>
          <w:color w:val="000000"/>
          <w:u w:val="single"/>
        </w:rPr>
      </w:pPr>
    </w:p>
    <w:p w14:paraId="12F6840F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Валовый выброс, т/год (5.1), </w:t>
      </w:r>
      <w:r w:rsidRPr="00FC208E">
        <w:rPr>
          <w:b/>
          <w:i/>
          <w:color w:val="000000"/>
          <w:sz w:val="22"/>
        </w:rPr>
        <w:t xml:space="preserve">MГОД = </w:t>
      </w:r>
      <w:r>
        <w:rPr>
          <w:b/>
          <w:i/>
          <w:color w:val="000000"/>
        </w:rPr>
        <w:t>KNO · 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BГОД / 10</w:t>
      </w:r>
      <w:r>
        <w:rPr>
          <w:b/>
          <w:i/>
          <w:color w:val="000000"/>
          <w:vertAlign w:val="superscript"/>
        </w:rPr>
        <w:t>6</w:t>
      </w:r>
      <w:r>
        <w:rPr>
          <w:b/>
          <w:i/>
          <w:color w:val="000000"/>
        </w:rPr>
        <w:t xml:space="preserve">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>
        <w:rPr>
          <w:b/>
          <w:color w:val="000000"/>
        </w:rPr>
        <w:t>0.13 · 22 · 500 / 10</w:t>
      </w:r>
      <w:r>
        <w:rPr>
          <w:b/>
          <w:color w:val="000000"/>
          <w:vertAlign w:val="superscript"/>
        </w:rPr>
        <w:t>6</w:t>
      </w:r>
      <w:r>
        <w:rPr>
          <w:b/>
          <w:color w:val="000000"/>
        </w:rPr>
        <w:t xml:space="preserve"> · (1-0) = </w:t>
      </w:r>
      <w:r w:rsidRPr="00FC208E">
        <w:rPr>
          <w:rFonts w:ascii="Arial" w:hAnsi="Arial" w:cs="Arial"/>
          <w:b/>
          <w:color w:val="000000"/>
        </w:rPr>
        <w:t>0.00143</w:t>
      </w:r>
    </w:p>
    <w:p w14:paraId="3E31249C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  <w:r w:rsidRPr="00FC208E">
        <w:rPr>
          <w:rFonts w:ascii="Courier New" w:hAnsi="Courier New" w:cs="Courier New"/>
          <w:color w:val="000000"/>
          <w:sz w:val="22"/>
        </w:rPr>
        <w:t xml:space="preserve">Максимальный из разовых выброс, г/с (5.2), </w:t>
      </w:r>
      <w:r w:rsidRPr="00FC208E">
        <w:rPr>
          <w:b/>
          <w:i/>
          <w:color w:val="000000"/>
          <w:sz w:val="22"/>
        </w:rPr>
        <w:t xml:space="preserve">MСЕК = </w:t>
      </w:r>
      <w:r>
        <w:rPr>
          <w:b/>
          <w:i/>
          <w:color w:val="000000"/>
        </w:rPr>
        <w:t>KNO · K</w:t>
      </w:r>
      <w:r>
        <w:rPr>
          <w:b/>
          <w:i/>
          <w:color w:val="000000"/>
          <w:sz w:val="20"/>
        </w:rPr>
        <w:fldChar w:fldCharType="begin"/>
      </w:r>
      <w:r>
        <w:rPr>
          <w:b/>
          <w:i/>
          <w:color w:val="000000"/>
          <w:sz w:val="20"/>
        </w:rPr>
        <w:instrText xml:space="preserve"> EQ \o\ac(\s\do6( M);;\s\up6( X)) </w:instrText>
      </w:r>
      <w:r>
        <w:rPr>
          <w:b/>
          <w:i/>
          <w:color w:val="000000"/>
          <w:sz w:val="20"/>
        </w:rPr>
        <w:fldChar w:fldCharType="end"/>
      </w:r>
      <w:r>
        <w:rPr>
          <w:b/>
          <w:i/>
          <w:color w:val="000000"/>
        </w:rPr>
        <w:t xml:space="preserve"> · BЧАС / 3600 · (1-</w:t>
      </w:r>
      <w:r>
        <w:rPr>
          <w:b/>
          <w:i/>
          <w:color w:val="000000"/>
        </w:rPr>
        <w:sym w:font="Symbol" w:char="F068"/>
      </w:r>
      <w:r>
        <w:rPr>
          <w:b/>
          <w:i/>
          <w:color w:val="000000"/>
        </w:rPr>
        <w:t xml:space="preserve">) = </w:t>
      </w:r>
      <w:r w:rsidRPr="00FC208E">
        <w:rPr>
          <w:b/>
          <w:color w:val="000000"/>
        </w:rPr>
        <w:t xml:space="preserve">0.13 · 22 · 0.059 / 3600 · (1-0) = </w:t>
      </w:r>
      <w:r w:rsidRPr="00FC208E">
        <w:rPr>
          <w:rFonts w:ascii="Arial" w:hAnsi="Arial" w:cs="Arial"/>
          <w:b/>
          <w:color w:val="000000"/>
        </w:rPr>
        <w:t>0.0000469</w:t>
      </w:r>
    </w:p>
    <w:p w14:paraId="4DEF81B4" w14:textId="77777777" w:rsidR="00FC208E" w:rsidRPr="00FC208E" w:rsidRDefault="00FC208E" w:rsidP="00FC208E">
      <w:pPr>
        <w:rPr>
          <w:rFonts w:ascii="Arial" w:hAnsi="Arial" w:cs="Arial"/>
          <w:b/>
          <w:color w:val="000000"/>
        </w:rPr>
      </w:pPr>
    </w:p>
    <w:p w14:paraId="25D7C5B5" w14:textId="77777777" w:rsidR="00FC208E" w:rsidRPr="00FC208E" w:rsidRDefault="00FC208E" w:rsidP="00FC208E">
      <w:pPr>
        <w:rPr>
          <w:b/>
          <w:i/>
          <w:color w:val="000000"/>
          <w:sz w:val="22"/>
        </w:rPr>
      </w:pPr>
      <w:r w:rsidRPr="00FC208E">
        <w:rPr>
          <w:b/>
          <w:i/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4807"/>
        <w:gridCol w:w="1869"/>
        <w:gridCol w:w="2002"/>
      </w:tblGrid>
      <w:tr w:rsidR="00FC208E" w14:paraId="25050B2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AC52D" w14:textId="4D89F9D6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29C9" w14:textId="41426DB2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EE714" w14:textId="2C770F2C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A2B1" w14:textId="6E8DC5BA" w:rsidR="00FC208E" w:rsidRPr="00FC208E" w:rsidRDefault="00FC208E" w:rsidP="00FC208E">
            <w:pPr>
              <w:jc w:val="center"/>
              <w:rPr>
                <w:b/>
                <w:i/>
                <w:color w:val="000000"/>
                <w:sz w:val="22"/>
              </w:rPr>
            </w:pPr>
            <w:r w:rsidRPr="00FC208E">
              <w:rPr>
                <w:b/>
                <w:i/>
                <w:color w:val="000000"/>
                <w:sz w:val="22"/>
              </w:rPr>
              <w:t>Выброс т/год</w:t>
            </w:r>
          </w:p>
        </w:tc>
      </w:tr>
      <w:tr w:rsidR="00FC208E" w14:paraId="1C0E38CB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95A31" w14:textId="68A58515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5DBD9" w14:textId="30EF5F7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Железо (II, III) оксиды (в пересчете на железо) (диЖелезо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FE9B2" w14:textId="6A2DC36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0.00016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5803" w14:textId="78AE0D3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0.004885</w:t>
            </w:r>
          </w:p>
        </w:tc>
      </w:tr>
      <w:tr w:rsidR="00FC208E" w14:paraId="308C642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E7DF" w14:textId="14EADC5A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D2776" w14:textId="1114144F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F9E5A" w14:textId="4A5BC33C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0.00002835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8ABD49" w14:textId="3D5DB8E7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0.000865</w:t>
            </w:r>
          </w:p>
        </w:tc>
      </w:tr>
      <w:tr w:rsidR="00FC208E" w14:paraId="3B6ECF66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A2417" w14:textId="25174689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75B53" w14:textId="08F9BE61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7583E" w14:textId="7009431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0.0002884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11B3E" w14:textId="2E5F9782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0.0088</w:t>
            </w:r>
          </w:p>
        </w:tc>
      </w:tr>
      <w:tr w:rsidR="00FC208E" w14:paraId="64C8FFB9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D443" w14:textId="0E073FDD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DC2F0" w14:textId="4729CB17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C5EA9" w14:textId="296107F9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0.0000469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83B56" w14:textId="0A7BB467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0.00143</w:t>
            </w:r>
          </w:p>
        </w:tc>
      </w:tr>
      <w:tr w:rsidR="00FC208E" w14:paraId="41216515" w14:textId="77777777" w:rsidTr="00FC20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797D" w14:textId="392F9F16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B87AD1" w14:textId="72F6DB44" w:rsidR="00FC208E" w:rsidRPr="00FC208E" w:rsidRDefault="00FC208E" w:rsidP="00FC208E">
            <w:pPr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4C6590" w14:textId="0346BC76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0.00000656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123A5" w14:textId="4BB8BEFA" w:rsidR="00FC208E" w:rsidRPr="00FC208E" w:rsidRDefault="00FC208E" w:rsidP="00FC208E">
            <w:pPr>
              <w:jc w:val="right"/>
              <w:rPr>
                <w:color w:val="000000"/>
                <w:sz w:val="22"/>
              </w:rPr>
            </w:pPr>
            <w:r w:rsidRPr="00FC208E">
              <w:rPr>
                <w:color w:val="000000"/>
                <w:sz w:val="22"/>
              </w:rPr>
              <w:t>0.0002</w:t>
            </w:r>
          </w:p>
        </w:tc>
      </w:tr>
    </w:tbl>
    <w:p w14:paraId="37FD8E00" w14:textId="09835AF0" w:rsidR="00FC208E" w:rsidRPr="00FC208E" w:rsidRDefault="00FC208E" w:rsidP="00FC208E">
      <w:pPr>
        <w:rPr>
          <w:color w:val="000000"/>
          <w:sz w:val="22"/>
        </w:rPr>
      </w:pPr>
    </w:p>
    <w:p w14:paraId="752BCCE4" w14:textId="77777777" w:rsidR="00FC208E" w:rsidRPr="00FC208E" w:rsidRDefault="00FC208E" w:rsidP="00FC208E">
      <w:pPr>
        <w:rPr>
          <w:rFonts w:ascii="Courier New" w:hAnsi="Courier New" w:cs="Courier New"/>
          <w:color w:val="000000"/>
          <w:sz w:val="22"/>
        </w:rPr>
      </w:pPr>
    </w:p>
    <w:p w14:paraId="011C777D" w14:textId="77777777" w:rsidR="00FC208E" w:rsidRPr="00FC208E" w:rsidRDefault="00FC208E" w:rsidP="00FC208E">
      <w:pPr>
        <w:rPr>
          <w:b/>
          <w:i/>
          <w:color w:val="000000"/>
          <w:sz w:val="22"/>
        </w:rPr>
      </w:pPr>
    </w:p>
    <w:p w14:paraId="0F4452B3" w14:textId="430363E2" w:rsidR="00FE7755" w:rsidRDefault="00FE7755">
      <w:pPr>
        <w:rPr>
          <w:color w:val="000000"/>
          <w:sz w:val="22"/>
        </w:rPr>
      </w:pPr>
      <w:r>
        <w:rPr>
          <w:color w:val="000000"/>
          <w:sz w:val="22"/>
        </w:rPr>
        <w:br w:type="page"/>
      </w:r>
    </w:p>
    <w:tbl>
      <w:tblPr>
        <w:tblW w:w="10160" w:type="dxa"/>
        <w:jc w:val="center"/>
        <w:tblLook w:val="04A0" w:firstRow="1" w:lastRow="0" w:firstColumn="1" w:lastColumn="0" w:noHBand="0" w:noVBand="1"/>
      </w:tblPr>
      <w:tblGrid>
        <w:gridCol w:w="5620"/>
        <w:gridCol w:w="1540"/>
        <w:gridCol w:w="3000"/>
      </w:tblGrid>
      <w:tr w:rsidR="00643144" w:rsidRPr="00903F1D" w14:paraId="7AB3C1C0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E7B912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sz w:val="20"/>
                <w:szCs w:val="20"/>
              </w:rPr>
              <w:lastRenderedPageBreak/>
              <w:t>РАСЧЕТ ВАЛОВЫХ ВЫБРОСОВ</w:t>
            </w:r>
          </w:p>
        </w:tc>
      </w:tr>
      <w:tr w:rsidR="00643144" w:rsidRPr="00903F1D" w14:paraId="367B1090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CD743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sz w:val="20"/>
                <w:szCs w:val="20"/>
              </w:rPr>
            </w:pPr>
          </w:p>
        </w:tc>
      </w:tr>
      <w:tr w:rsidR="00643144" w:rsidRPr="00903F1D" w14:paraId="23EDD4A0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73B61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Источник загрязнения N 6041</w:t>
            </w:r>
          </w:p>
        </w:tc>
      </w:tr>
      <w:tr w:rsidR="00643144" w:rsidRPr="00903F1D" w14:paraId="65ED52DC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2D68A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 xml:space="preserve">Источник выделения N 0002 </w:t>
            </w:r>
            <w:proofErr w:type="gramStart"/>
            <w:r w:rsidRPr="00903F1D">
              <w:rPr>
                <w:rFonts w:ascii="Garamond" w:hAnsi="Garamond"/>
                <w:sz w:val="20"/>
                <w:szCs w:val="20"/>
              </w:rPr>
              <w:t>03,Участок</w:t>
            </w:r>
            <w:proofErr w:type="gramEnd"/>
            <w:r w:rsidRPr="00903F1D">
              <w:rPr>
                <w:rFonts w:ascii="Garamond" w:hAnsi="Garamond"/>
                <w:sz w:val="20"/>
                <w:szCs w:val="20"/>
              </w:rPr>
              <w:t xml:space="preserve"> зарядки аккумулятора</w:t>
            </w:r>
          </w:p>
        </w:tc>
      </w:tr>
      <w:tr w:rsidR="00643144" w:rsidRPr="00903F1D" w14:paraId="32E25772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909CF5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Источник выделения: Зарядка аккумуляторов</w:t>
            </w:r>
          </w:p>
        </w:tc>
      </w:tr>
      <w:tr w:rsidR="00643144" w:rsidRPr="00903F1D" w14:paraId="592EA1A7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416E3B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Список литературы:</w:t>
            </w:r>
            <w:r w:rsidRPr="00903F1D">
              <w:rPr>
                <w:rFonts w:ascii="Garamond" w:hAnsi="Garamond"/>
                <w:sz w:val="20"/>
                <w:szCs w:val="20"/>
              </w:rPr>
              <w:br/>
            </w:r>
            <w:proofErr w:type="gramStart"/>
            <w:r w:rsidRPr="00903F1D">
              <w:rPr>
                <w:rFonts w:ascii="Garamond" w:hAnsi="Garamond"/>
                <w:sz w:val="20"/>
                <w:szCs w:val="20"/>
              </w:rPr>
              <w:t>Удельные показатели характеристик загрязнений</w:t>
            </w:r>
            <w:proofErr w:type="gramEnd"/>
            <w:r w:rsidRPr="00903F1D">
              <w:rPr>
                <w:rFonts w:ascii="Garamond" w:hAnsi="Garamond"/>
                <w:sz w:val="20"/>
                <w:szCs w:val="20"/>
              </w:rPr>
              <w:t xml:space="preserve"> выделяемых в атмосферу предприятиями Госкомсельхозтехники СССР» Стр. 70., Таблица 3,23</w:t>
            </w:r>
          </w:p>
        </w:tc>
      </w:tr>
      <w:tr w:rsidR="00643144" w:rsidRPr="00903F1D" w14:paraId="298D8B09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FC63CC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Зарядка щелочных аккумуляторов</w:t>
            </w:r>
          </w:p>
        </w:tc>
      </w:tr>
      <w:tr w:rsidR="00643144" w:rsidRPr="00903F1D" w14:paraId="5F5EAFE9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1BB0E9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Количество, заряжаемых аккумуляторов за 1 год, шт. М = 1050</w:t>
            </w:r>
          </w:p>
        </w:tc>
      </w:tr>
      <w:tr w:rsidR="00643144" w:rsidRPr="00903F1D" w14:paraId="702C92E6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F729B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Емкость 1 аккумулятора, А/час, А = 300</w:t>
            </w:r>
          </w:p>
        </w:tc>
      </w:tr>
      <w:tr w:rsidR="00643144" w:rsidRPr="00903F1D" w14:paraId="70703A7F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0C85A6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Продолжительность зарядки аккумулятора, час, t = 15</w:t>
            </w:r>
          </w:p>
        </w:tc>
      </w:tr>
      <w:tr w:rsidR="00643144" w:rsidRPr="00903F1D" w14:paraId="1D7AE8C6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10A75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Удельное выделение щелочи в граммах на единицу заряжаемой емкости аккумулятора г/час на 1 А*час, Q = 0,0008</w:t>
            </w:r>
          </w:p>
        </w:tc>
      </w:tr>
      <w:tr w:rsidR="00643144" w:rsidRPr="00903F1D" w14:paraId="3E0FB634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40A53C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Степень очистки, %, Кц =0</w:t>
            </w:r>
          </w:p>
        </w:tc>
      </w:tr>
      <w:tr w:rsidR="00643144" w:rsidRPr="00903F1D" w14:paraId="204CAAC1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CDC6B3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Валовый выброс ЗВ, т/</w:t>
            </w:r>
            <w:proofErr w:type="gramStart"/>
            <w:r w:rsidRPr="00903F1D">
              <w:rPr>
                <w:rFonts w:ascii="Garamond" w:hAnsi="Garamond"/>
                <w:sz w:val="20"/>
                <w:szCs w:val="20"/>
              </w:rPr>
              <w:t>год ,</w:t>
            </w:r>
            <w:proofErr w:type="gramEnd"/>
            <w:r w:rsidRPr="00903F1D">
              <w:rPr>
                <w:rFonts w:ascii="Garamond" w:hAnsi="Garamond"/>
                <w:sz w:val="20"/>
                <w:szCs w:val="20"/>
              </w:rPr>
              <w:t xml:space="preserve"> _M_ = М * А * Q * t * (1 - Кц) / 10^6 = 1050 * 300 * 0,0008 * 15 * (1-0) / 10^6 = 0,00378</w:t>
            </w:r>
          </w:p>
        </w:tc>
      </w:tr>
      <w:tr w:rsidR="00643144" w:rsidRPr="00903F1D" w14:paraId="74449BDE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F6CFB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Максимальный из разовых выброс ЗВ, г/</w:t>
            </w:r>
            <w:proofErr w:type="gramStart"/>
            <w:r w:rsidRPr="00903F1D">
              <w:rPr>
                <w:rFonts w:ascii="Garamond" w:hAnsi="Garamond"/>
                <w:sz w:val="20"/>
                <w:szCs w:val="20"/>
              </w:rPr>
              <w:t>с ,</w:t>
            </w:r>
            <w:proofErr w:type="gramEnd"/>
            <w:r w:rsidRPr="00903F1D">
              <w:rPr>
                <w:rFonts w:ascii="Garamond" w:hAnsi="Garamond"/>
                <w:sz w:val="20"/>
                <w:szCs w:val="20"/>
              </w:rPr>
              <w:t xml:space="preserve"> _G_ = М * А * Q * (1 - Кц) / 3600 = 1050 * 300 * 0,0008 * (1-0) / 3600 =0,07</w:t>
            </w:r>
          </w:p>
        </w:tc>
      </w:tr>
      <w:tr w:rsidR="00643144" w:rsidRPr="00903F1D" w14:paraId="6C6CBA71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71C86D1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Итого:</w:t>
            </w:r>
          </w:p>
        </w:tc>
      </w:tr>
      <w:tr w:rsidR="00643144" w:rsidRPr="00903F1D" w14:paraId="18B04B7A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397BEF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  <w:t>Примесь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545578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  <w:t>Выброс г/с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FA7AC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  <w:t>Выброс т/год</w:t>
            </w:r>
          </w:p>
        </w:tc>
      </w:tr>
      <w:tr w:rsidR="00643144" w:rsidRPr="00903F1D" w14:paraId="1FB1E133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4C4091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0150 Натрий гидроксид (Пары щелочи)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55CBD4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0,07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792CA1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0,00378</w:t>
            </w:r>
          </w:p>
        </w:tc>
      </w:tr>
      <w:tr w:rsidR="00643144" w:rsidRPr="00903F1D" w14:paraId="220CF739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92AA9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653AA" w14:textId="77777777" w:rsidR="00643144" w:rsidRPr="00903F1D" w:rsidRDefault="00643144" w:rsidP="005E6FB0">
            <w:pPr>
              <w:rPr>
                <w:sz w:val="20"/>
                <w:szCs w:val="20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4520F" w14:textId="77777777" w:rsidR="00643144" w:rsidRPr="00903F1D" w:rsidRDefault="00643144" w:rsidP="005E6FB0">
            <w:pPr>
              <w:rPr>
                <w:sz w:val="20"/>
                <w:szCs w:val="20"/>
              </w:rPr>
            </w:pPr>
          </w:p>
        </w:tc>
      </w:tr>
      <w:tr w:rsidR="00643144" w:rsidRPr="00903F1D" w14:paraId="3120AAE5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4FD27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Источник выделения №6042 Вулканизация</w:t>
            </w:r>
          </w:p>
        </w:tc>
      </w:tr>
      <w:tr w:rsidR="00643144" w:rsidRPr="00903F1D" w14:paraId="7DAC6C43" w14:textId="77777777" w:rsidTr="005E6FB0">
        <w:trPr>
          <w:trHeight w:val="510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D48D1FB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Список литературы: «Методика проведения инвентаризации выбросов загрязняющих веществ в атмосферу для автотранспортных предприятий (расчетным методом)»</w:t>
            </w:r>
          </w:p>
        </w:tc>
      </w:tr>
      <w:tr w:rsidR="00643144" w:rsidRPr="00903F1D" w14:paraId="68C3038E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14:paraId="5AC23DA0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Валовые выделения загрязняющих веществ рассчитывается по формулам:</w:t>
            </w:r>
          </w:p>
        </w:tc>
      </w:tr>
      <w:tr w:rsidR="00643144" w:rsidRPr="00903F1D" w14:paraId="032CEC31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6C5606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валовые выделения пыли:</w:t>
            </w:r>
          </w:p>
        </w:tc>
      </w:tr>
      <w:tr w:rsidR="00643144" w:rsidRPr="00903F1D" w14:paraId="24F63DD3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DB644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Расчет выбросов от участка по ремонту РТИ</w:t>
            </w:r>
          </w:p>
        </w:tc>
      </w:tr>
      <w:tr w:rsidR="00643144" w:rsidRPr="00903F1D" w14:paraId="674DF241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AEA072" w14:textId="77777777" w:rsidR="00643144" w:rsidRPr="00903F1D" w:rsidRDefault="00643144" w:rsidP="005E6FB0">
            <w:pPr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i/>
                <w:iCs/>
                <w:sz w:val="20"/>
                <w:szCs w:val="20"/>
              </w:rPr>
              <w:t>Технологический процесс: Шероховка мест повреждения камер</w:t>
            </w:r>
          </w:p>
        </w:tc>
      </w:tr>
      <w:tr w:rsidR="00643144" w:rsidRPr="00903F1D" w14:paraId="78D41165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39456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t - "Чистое" время оборудования, ч/год.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E703A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10</w:t>
            </w:r>
          </w:p>
        </w:tc>
      </w:tr>
      <w:tr w:rsidR="00643144" w:rsidRPr="00903F1D" w14:paraId="406AAB63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AC55F6" w14:textId="77777777" w:rsidR="00643144" w:rsidRPr="00903F1D" w:rsidRDefault="00643144" w:rsidP="005E6FB0">
            <w:pPr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  <w:t>Примесь: 2978 Пыль тонко измельченного резинового вулканизата из отходов подошвенных резин</w:t>
            </w:r>
          </w:p>
        </w:tc>
      </w:tr>
      <w:tr w:rsidR="00643144" w:rsidRPr="00903F1D" w14:paraId="7ADCF35D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3DD9E4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Удельное выделение пыли при работе оборудования, г/с (табл. 4.6); q = 0,0226</w:t>
            </w:r>
          </w:p>
        </w:tc>
      </w:tr>
      <w:tr w:rsidR="00643144" w:rsidRPr="00903F1D" w14:paraId="57DB93B5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13A70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Валовый выброс пыли, т/год (4.24</w:t>
            </w:r>
            <w:proofErr w:type="gramStart"/>
            <w:r w:rsidRPr="00903F1D">
              <w:rPr>
                <w:rFonts w:ascii="Garamond" w:hAnsi="Garamond"/>
                <w:sz w:val="20"/>
                <w:szCs w:val="20"/>
              </w:rPr>
              <w:t>) ,</w:t>
            </w:r>
            <w:proofErr w:type="gramEnd"/>
            <w:r w:rsidRPr="00903F1D">
              <w:rPr>
                <w:rFonts w:ascii="Garamond" w:hAnsi="Garamond"/>
                <w:sz w:val="20"/>
                <w:szCs w:val="20"/>
              </w:rPr>
              <w:t xml:space="preserve"> _M_ = Q * t * 3600 * 10 ^ -6 = 0,0226 * 4260 * 3600 * 10 ^ -6 = 0,3465936</w:t>
            </w:r>
          </w:p>
        </w:tc>
      </w:tr>
      <w:tr w:rsidR="00643144" w:rsidRPr="00903F1D" w14:paraId="2CDCC9C3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BE695D" w14:textId="77777777" w:rsidR="00643144" w:rsidRPr="00903F1D" w:rsidRDefault="00643144" w:rsidP="005E6FB0">
            <w:pPr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i/>
                <w:iCs/>
                <w:sz w:val="20"/>
                <w:szCs w:val="20"/>
              </w:rPr>
              <w:t>Технологический процесс: Приготовление, нанесение и сушка клея</w:t>
            </w:r>
          </w:p>
        </w:tc>
      </w:tr>
      <w:tr w:rsidR="00643144" w:rsidRPr="00903F1D" w14:paraId="2820C0F7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5016D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t - "Чистое" время оборудования, ч/год.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864A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0,04</w:t>
            </w:r>
          </w:p>
        </w:tc>
      </w:tr>
      <w:tr w:rsidR="00643144" w:rsidRPr="00903F1D" w14:paraId="7C8709E0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9795C8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 - количество израсходованного бензина в год, кг;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9C929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0,5</w:t>
            </w:r>
          </w:p>
        </w:tc>
      </w:tr>
      <w:tr w:rsidR="00643144" w:rsidRPr="00903F1D" w14:paraId="3220DEE6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2CA5D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В1 - количество израсходованного бензина в день, кг;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6A3285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0,01</w:t>
            </w:r>
          </w:p>
        </w:tc>
      </w:tr>
      <w:tr w:rsidR="00643144" w:rsidRPr="00903F1D" w14:paraId="355CB245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13FB71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t1 - время на приготовление, нанесение и сушку клея в день, час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A1E861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0,04</w:t>
            </w:r>
          </w:p>
        </w:tc>
      </w:tr>
      <w:tr w:rsidR="00643144" w:rsidRPr="00903F1D" w14:paraId="08385916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FE386" w14:textId="77777777" w:rsidR="00643144" w:rsidRPr="00903F1D" w:rsidRDefault="00643144" w:rsidP="005E6FB0">
            <w:pPr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  <w:t>Примесь: 2704 Бензин (нефтяной, малосернистый)</w:t>
            </w:r>
          </w:p>
        </w:tc>
      </w:tr>
      <w:tr w:rsidR="00643144" w:rsidRPr="00903F1D" w14:paraId="42A1C973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BE4674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Удельное выделение ЗВ, г/кг ремонтного материала (табл.4.7), q = 900</w:t>
            </w:r>
          </w:p>
        </w:tc>
      </w:tr>
      <w:tr w:rsidR="00643144" w:rsidRPr="00903F1D" w14:paraId="260EEBE6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A1D9D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Валовые выбросы т/год: М = q * B * 10^ -6 = 900 * 0,5 * 10^-6 = 0,00045 т/год</w:t>
            </w:r>
          </w:p>
        </w:tc>
      </w:tr>
      <w:tr w:rsidR="00643144" w:rsidRPr="00903F1D" w14:paraId="39C1B8CC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57CA48F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Максимально-разовый выброс: G = (q * B1) / (t 1* 3600) = 900 * 0,01 / (0,04 * 3600) = 0,0625, г/сек</w:t>
            </w:r>
          </w:p>
        </w:tc>
      </w:tr>
      <w:tr w:rsidR="00643144" w:rsidRPr="00903F1D" w14:paraId="1191158A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DB4273" w14:textId="77777777" w:rsidR="00643144" w:rsidRPr="00903F1D" w:rsidRDefault="00643144" w:rsidP="005E6FB0">
            <w:pPr>
              <w:rPr>
                <w:rFonts w:ascii="Garamond" w:hAnsi="Garamond"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i/>
                <w:iCs/>
                <w:sz w:val="20"/>
                <w:szCs w:val="20"/>
              </w:rPr>
              <w:t>Технологический процесс: Вулканизация камер</w:t>
            </w:r>
          </w:p>
        </w:tc>
      </w:tr>
      <w:tr w:rsidR="00643144" w:rsidRPr="00903F1D" w14:paraId="4DFCB9B4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07DB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t - "Чистое" время оборудования, ч/год.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E234A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1460</w:t>
            </w:r>
          </w:p>
        </w:tc>
      </w:tr>
      <w:tr w:rsidR="00643144" w:rsidRPr="00903F1D" w14:paraId="2E71A4EB" w14:textId="77777777" w:rsidTr="005E6FB0">
        <w:trPr>
          <w:trHeight w:val="264"/>
          <w:jc w:val="center"/>
        </w:trPr>
        <w:tc>
          <w:tcPr>
            <w:tcW w:w="7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6D16EA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 - количество израсходованных ремонтных материалов в год, кг.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14F7C2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30</w:t>
            </w:r>
          </w:p>
        </w:tc>
      </w:tr>
      <w:tr w:rsidR="00643144" w:rsidRPr="00903F1D" w14:paraId="57397BF8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D0A43C" w14:textId="77777777" w:rsidR="00643144" w:rsidRPr="00903F1D" w:rsidRDefault="00643144" w:rsidP="005E6FB0">
            <w:pPr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  <w:t>Примесь: 0330 Сера диоксид</w:t>
            </w:r>
          </w:p>
        </w:tc>
      </w:tr>
      <w:tr w:rsidR="00643144" w:rsidRPr="00903F1D" w14:paraId="1BF49305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5C1B1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Удельное выделение ЗВ, г/кг ремонтного материала (табл.4.7), q = 0,0054</w:t>
            </w:r>
          </w:p>
        </w:tc>
      </w:tr>
      <w:tr w:rsidR="00643144" w:rsidRPr="00903F1D" w14:paraId="235B2A37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B8F9FD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Валовые выбросы т/год: М = q * B * 10^-6 = 0,0054 * 30 * 10^-6 = 0,000000162 т/год</w:t>
            </w:r>
          </w:p>
        </w:tc>
      </w:tr>
      <w:tr w:rsidR="00643144" w:rsidRPr="00903F1D" w14:paraId="773D9CD5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F4882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Максимально-разовый выброс: G = M * 10^6 / (T* 3600) = 0,000000162 * 10^6 / (1460 * 3600) = 0,000000031, г/сек</w:t>
            </w:r>
          </w:p>
        </w:tc>
      </w:tr>
      <w:tr w:rsidR="00643144" w:rsidRPr="00903F1D" w14:paraId="23C28DCF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B69017" w14:textId="77777777" w:rsidR="00643144" w:rsidRPr="00903F1D" w:rsidRDefault="00643144" w:rsidP="005E6FB0">
            <w:pPr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  <w:u w:val="single"/>
              </w:rPr>
              <w:t>Примесь: 0337 Углерода оксид</w:t>
            </w:r>
          </w:p>
        </w:tc>
      </w:tr>
      <w:tr w:rsidR="00643144" w:rsidRPr="00903F1D" w14:paraId="6570AF1F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714AA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Удельное выделение ЗВ, г/кг ремонтного материала (табл.4.7), q = 0,0018</w:t>
            </w:r>
          </w:p>
        </w:tc>
      </w:tr>
      <w:tr w:rsidR="00643144" w:rsidRPr="00903F1D" w14:paraId="75AF4A8A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FB31B9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Валовые выбросы т/год: М = q * B * 10^-6 = 0,0018 * 30 * 10^-6 = 0,000000054 т/год</w:t>
            </w:r>
          </w:p>
        </w:tc>
      </w:tr>
      <w:tr w:rsidR="00643144" w:rsidRPr="00903F1D" w14:paraId="7A731BBF" w14:textId="77777777" w:rsidTr="005E6FB0">
        <w:trPr>
          <w:trHeight w:val="264"/>
          <w:jc w:val="center"/>
        </w:trPr>
        <w:tc>
          <w:tcPr>
            <w:tcW w:w="10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CB8325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Максимально-разовый выброс: G = M * 10^6 / (T* 3600) = 0,000000054 * 10^6 / (1460 * 3600) = 0,00000001, г/сек</w:t>
            </w:r>
          </w:p>
        </w:tc>
      </w:tr>
      <w:tr w:rsidR="00643144" w:rsidRPr="00903F1D" w14:paraId="05236864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C7183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  <w:t>Примесь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B83A2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  <w:t>Выброс г/с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5BDE9" w14:textId="77777777" w:rsidR="00643144" w:rsidRPr="00903F1D" w:rsidRDefault="00643144" w:rsidP="005E6FB0">
            <w:pPr>
              <w:jc w:val="center"/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</w:pPr>
            <w:r w:rsidRPr="00903F1D">
              <w:rPr>
                <w:rFonts w:ascii="Garamond" w:hAnsi="Garamond"/>
                <w:b/>
                <w:bCs/>
                <w:i/>
                <w:iCs/>
                <w:sz w:val="20"/>
                <w:szCs w:val="20"/>
              </w:rPr>
              <w:t>Выброс т/год</w:t>
            </w:r>
          </w:p>
        </w:tc>
      </w:tr>
      <w:tr w:rsidR="00643144" w:rsidRPr="00903F1D" w14:paraId="5E145FD7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88883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0330 Сера диоксид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9EEAB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0,000000031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F13C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0,000000162</w:t>
            </w:r>
          </w:p>
        </w:tc>
      </w:tr>
      <w:tr w:rsidR="00643144" w:rsidRPr="00903F1D" w14:paraId="29223528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D9B2A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0337 Углерода оксид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66ED9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0,00000001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7DCE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0,000000054</w:t>
            </w:r>
          </w:p>
        </w:tc>
      </w:tr>
      <w:tr w:rsidR="00643144" w:rsidRPr="00903F1D" w14:paraId="703923DF" w14:textId="77777777" w:rsidTr="005E6FB0">
        <w:trPr>
          <w:trHeight w:val="264"/>
          <w:jc w:val="center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19E6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2704 Бензин (нефтяной малосернистый)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4247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0,0625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80B4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0,00045</w:t>
            </w:r>
          </w:p>
        </w:tc>
      </w:tr>
      <w:tr w:rsidR="00643144" w:rsidRPr="00903F1D" w14:paraId="5BF72171" w14:textId="77777777" w:rsidTr="005E6FB0">
        <w:trPr>
          <w:trHeight w:val="528"/>
          <w:jc w:val="center"/>
        </w:trPr>
        <w:tc>
          <w:tcPr>
            <w:tcW w:w="5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221D7" w14:textId="77777777" w:rsidR="00643144" w:rsidRPr="00903F1D" w:rsidRDefault="00643144" w:rsidP="005E6FB0">
            <w:pPr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lastRenderedPageBreak/>
              <w:t>2978 Пыль тонко измельченного резинового вулканизата из отходов подошвенных резин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90A73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0,0226</w:t>
            </w:r>
          </w:p>
        </w:tc>
        <w:tc>
          <w:tcPr>
            <w:tcW w:w="3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2B359" w14:textId="77777777" w:rsidR="00643144" w:rsidRPr="00903F1D" w:rsidRDefault="00643144" w:rsidP="005E6FB0">
            <w:pPr>
              <w:jc w:val="right"/>
              <w:rPr>
                <w:rFonts w:ascii="Garamond" w:hAnsi="Garamond"/>
                <w:sz w:val="20"/>
                <w:szCs w:val="20"/>
              </w:rPr>
            </w:pPr>
            <w:r w:rsidRPr="00903F1D">
              <w:rPr>
                <w:rFonts w:ascii="Garamond" w:hAnsi="Garamond"/>
                <w:sz w:val="20"/>
                <w:szCs w:val="20"/>
              </w:rPr>
              <w:t>0,69318720</w:t>
            </w:r>
          </w:p>
        </w:tc>
      </w:tr>
    </w:tbl>
    <w:p w14:paraId="32CACA29" w14:textId="77777777" w:rsidR="00643144" w:rsidRPr="00903F1D" w:rsidRDefault="00643144" w:rsidP="00643144">
      <w:pPr>
        <w:jc w:val="center"/>
        <w:rPr>
          <w:rFonts w:ascii="Calibri" w:hAnsi="Calibri" w:cs="Calibri"/>
          <w:b/>
          <w:bCs/>
        </w:rPr>
      </w:pPr>
    </w:p>
    <w:p w14:paraId="28BA6621" w14:textId="77777777" w:rsidR="00643144" w:rsidRPr="00903F1D" w:rsidRDefault="00643144" w:rsidP="00643144">
      <w:pPr>
        <w:jc w:val="center"/>
        <w:rPr>
          <w:rFonts w:ascii="Calibri" w:hAnsi="Calibri" w:cs="Calibri"/>
          <w:b/>
          <w:bCs/>
        </w:rPr>
        <w:sectPr w:rsidR="00643144" w:rsidRPr="00903F1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736"/>
        <w:gridCol w:w="2836"/>
        <w:gridCol w:w="1332"/>
        <w:gridCol w:w="579"/>
        <w:gridCol w:w="660"/>
        <w:gridCol w:w="582"/>
        <w:gridCol w:w="867"/>
        <w:gridCol w:w="933"/>
        <w:gridCol w:w="1041"/>
        <w:gridCol w:w="939"/>
        <w:gridCol w:w="1283"/>
        <w:gridCol w:w="1034"/>
        <w:gridCol w:w="1728"/>
      </w:tblGrid>
      <w:tr w:rsidR="00643144" w:rsidRPr="00903F1D" w14:paraId="42F3A01A" w14:textId="77777777" w:rsidTr="005E6FB0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D4A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lastRenderedPageBreak/>
              <w:t>т, ч/год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7149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Наименование источника выделения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8DD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Кол-во техн. шт.</w:t>
            </w:r>
          </w:p>
        </w:tc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7EC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Расход дизтоплива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C645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СО (0337)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145BA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NO2(0301)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CC34A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Бенз. (0703)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DC1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SO2 (0330)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B2B3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Углевод. (2754)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8746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Сажа (0328)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5E15D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Формальдегид (1325)</w:t>
            </w:r>
          </w:p>
        </w:tc>
      </w:tr>
      <w:tr w:rsidR="00643144" w:rsidRPr="00903F1D" w14:paraId="740DCB40" w14:textId="77777777" w:rsidTr="005E6FB0">
        <w:trPr>
          <w:trHeight w:val="288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1CDD4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0353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61AB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A0C8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DF35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C626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7427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D824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AEC3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52A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34FE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</w:tr>
      <w:tr w:rsidR="00643144" w:rsidRPr="00903F1D" w14:paraId="5A43A009" w14:textId="77777777" w:rsidTr="005E6FB0">
        <w:trPr>
          <w:trHeight w:val="300"/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B5122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45AFF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3B3B7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4D79" w14:textId="77777777" w:rsidR="00643144" w:rsidRPr="00903F1D" w:rsidRDefault="00643144" w:rsidP="005E6FB0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72D43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Удельные выбросы г/г</w:t>
            </w:r>
          </w:p>
        </w:tc>
      </w:tr>
      <w:tr w:rsidR="00643144" w:rsidRPr="00903F1D" w14:paraId="215B5424" w14:textId="77777777" w:rsidTr="005E6FB0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F6E9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1B62" w14:textId="77777777" w:rsidR="00643144" w:rsidRPr="00903F1D" w:rsidRDefault="00643144" w:rsidP="005E6FB0">
            <w:pPr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Автотранспорт 6043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47CE" w14:textId="77777777" w:rsidR="00643144" w:rsidRPr="00903F1D" w:rsidRDefault="00643144" w:rsidP="005E6FB0">
            <w:pPr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957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кг/ч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96D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г/с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2B0C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т/год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53608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0,047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6CC6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0,033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BD8F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0,0000014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058B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746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0,019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24A6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0,0092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C84B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903F1D">
              <w:rPr>
                <w:rFonts w:ascii="Calibri" w:hAnsi="Calibri" w:cs="Calibri"/>
                <w:b/>
                <w:bCs/>
              </w:rPr>
              <w:t>0,0034</w:t>
            </w:r>
          </w:p>
        </w:tc>
      </w:tr>
      <w:tr w:rsidR="00643144" w:rsidRPr="00903F1D" w14:paraId="2A080B3C" w14:textId="77777777" w:rsidTr="005E6FB0">
        <w:trPr>
          <w:trHeight w:val="30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BAC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8520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4312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Экскаватор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E004D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E7C1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39,9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4A56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11,083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F7FC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5305D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0,521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D0F1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0,366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7CA4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0,000140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F99A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68A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0,211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4C0A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0,102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A508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0,038</w:t>
            </w:r>
          </w:p>
        </w:tc>
      </w:tr>
      <w:tr w:rsidR="00643144" w:rsidRPr="00903F1D" w14:paraId="4D2E9F65" w14:textId="77777777" w:rsidTr="005E6FB0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C2D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8520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1F0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Бульдозер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E36B8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60F4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27,72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4055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7,700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5E9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0456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0,362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2C21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0,254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C4E4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0,0000108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50CC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7433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AA5E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00E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0,026</w:t>
            </w:r>
          </w:p>
        </w:tc>
      </w:tr>
      <w:tr w:rsidR="00643144" w:rsidRPr="00903F1D" w14:paraId="71469475" w14:textId="77777777" w:rsidTr="005E6FB0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5BABD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8520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99E5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Автосамосвал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CDDA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02C48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F8D1D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4,167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56BE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932A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8A07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185E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0,0000058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A7BA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6B13A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9C5B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256B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0,014</w:t>
            </w:r>
          </w:p>
        </w:tc>
      </w:tr>
      <w:tr w:rsidR="00643144" w:rsidRPr="00903F1D" w14:paraId="6ADF60AC" w14:textId="77777777" w:rsidTr="005E6FB0">
        <w:trPr>
          <w:trHeight w:val="30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39C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8520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64E4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Буровой станок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6816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EB3C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3494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4,167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E47C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3D50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19CC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77F1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0,0000058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278A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8C51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FE8D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4BC7A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0,014</w:t>
            </w:r>
          </w:p>
        </w:tc>
      </w:tr>
      <w:tr w:rsidR="00643144" w:rsidRPr="00903F1D" w14:paraId="7DAB41F4" w14:textId="77777777" w:rsidTr="005E6FB0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C83D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ADBE6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C5A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5228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AA23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DAD3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089CD6D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1,274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19A90E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0,895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1B60AF8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0,000162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FCFA69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0,271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C37725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0,515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62A018A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0,249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48A033E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0,092</w:t>
            </w:r>
          </w:p>
        </w:tc>
      </w:tr>
      <w:tr w:rsidR="00643144" w:rsidRPr="00903F1D" w14:paraId="1F06ECFC" w14:textId="77777777" w:rsidTr="005E6FB0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E251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386B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E5DF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90D08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9617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D44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CC06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D0F5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389F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256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C25D0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37BB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E35E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</w:tr>
      <w:tr w:rsidR="00643144" w:rsidRPr="00903F1D" w14:paraId="35C46D5D" w14:textId="77777777" w:rsidTr="005E6FB0">
        <w:trPr>
          <w:trHeight w:val="28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E4202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24FD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2C4B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934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BA26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DED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F02DF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E0F43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C468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B2E19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2244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527C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3955" w14:textId="77777777" w:rsidR="00643144" w:rsidRPr="00903F1D" w:rsidRDefault="00643144" w:rsidP="005E6FB0">
            <w:pPr>
              <w:jc w:val="center"/>
              <w:rPr>
                <w:rFonts w:ascii="Calibri" w:hAnsi="Calibri" w:cs="Calibri"/>
              </w:rPr>
            </w:pPr>
            <w:r w:rsidRPr="00903F1D">
              <w:rPr>
                <w:rFonts w:ascii="Calibri" w:hAnsi="Calibri" w:cs="Calibri"/>
              </w:rPr>
              <w:t> </w:t>
            </w:r>
          </w:p>
        </w:tc>
      </w:tr>
    </w:tbl>
    <w:p w14:paraId="4BA44973" w14:textId="77777777" w:rsidR="00643144" w:rsidRPr="00903F1D" w:rsidRDefault="00643144" w:rsidP="00643144">
      <w:pPr>
        <w:sectPr w:rsidR="00643144" w:rsidRPr="00903F1D" w:rsidSect="003051F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741BA9D8" w14:textId="77777777" w:rsidR="00FC208E" w:rsidRPr="00FC208E" w:rsidRDefault="00FC208E" w:rsidP="00FC208E">
      <w:pPr>
        <w:jc w:val="center"/>
        <w:rPr>
          <w:color w:val="000000"/>
          <w:sz w:val="22"/>
        </w:rPr>
      </w:pPr>
    </w:p>
    <w:sectPr w:rsidR="00FC208E" w:rsidRPr="00FC208E" w:rsidSect="00FC20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C27CE" w14:textId="77777777" w:rsidR="00027AB5" w:rsidRDefault="00027AB5" w:rsidP="00FC208E">
      <w:r>
        <w:separator/>
      </w:r>
    </w:p>
  </w:endnote>
  <w:endnote w:type="continuationSeparator" w:id="0">
    <w:p w14:paraId="4A542B2C" w14:textId="77777777" w:rsidR="00027AB5" w:rsidRDefault="00027AB5" w:rsidP="00FC2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5BD5" w14:textId="77777777" w:rsidR="00FC208E" w:rsidRDefault="00FC208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9044B" w14:textId="77777777" w:rsidR="00FC208E" w:rsidRDefault="00FC208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1D4D" w14:textId="77777777" w:rsidR="00FC208E" w:rsidRDefault="00FC208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950B1" w14:textId="77777777" w:rsidR="00027AB5" w:rsidRDefault="00027AB5" w:rsidP="00FC208E">
      <w:r>
        <w:separator/>
      </w:r>
    </w:p>
  </w:footnote>
  <w:footnote w:type="continuationSeparator" w:id="0">
    <w:p w14:paraId="136A7E08" w14:textId="77777777" w:rsidR="00027AB5" w:rsidRDefault="00027AB5" w:rsidP="00FC20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CAA50" w14:textId="77777777" w:rsidR="00FC208E" w:rsidRDefault="00FC208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D3486" w14:textId="77777777" w:rsidR="00FC208E" w:rsidRDefault="00FC208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8DEEF" w14:textId="77777777" w:rsidR="00FC208E" w:rsidRDefault="00FC208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08E"/>
    <w:rsid w:val="00027AB5"/>
    <w:rsid w:val="00643144"/>
    <w:rsid w:val="0084310A"/>
    <w:rsid w:val="00B24B9D"/>
    <w:rsid w:val="00D356A1"/>
    <w:rsid w:val="00FC208E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17D604"/>
  <w15:chartTrackingRefBased/>
  <w15:docId w15:val="{14AE6942-9BEC-40F2-B497-9F592D82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KZ" w:eastAsia="ru-K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208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208E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FC208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C208E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V0V4YN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IV0V4YND</Template>
  <TotalTime>5</TotalTime>
  <Pages>65</Pages>
  <Words>21345</Words>
  <Characters>121668</Characters>
  <Application>Microsoft Office Word</Application>
  <DocSecurity>0</DocSecurity>
  <Lines>1013</Lines>
  <Paragraphs>285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142728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Maulen Musirkepov</dc:creator>
  <cp:keywords/>
  <dc:description/>
  <cp:lastModifiedBy>Maulen</cp:lastModifiedBy>
  <cp:revision>5</cp:revision>
  <dcterms:created xsi:type="dcterms:W3CDTF">2026-07-28T09:34:00Z</dcterms:created>
  <dcterms:modified xsi:type="dcterms:W3CDTF">2026-07-28T09:39:00Z</dcterms:modified>
</cp:coreProperties>
</file>